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60E3" w:rsidRPr="00034807" w:rsidRDefault="002B60E3" w:rsidP="00AF5F34">
      <w:pPr>
        <w:tabs>
          <w:tab w:val="left" w:pos="708"/>
        </w:tabs>
        <w:jc w:val="center"/>
        <w:rPr>
          <w:b/>
        </w:rPr>
      </w:pPr>
      <w:bookmarkStart w:id="0" w:name="_Toc119343910"/>
      <w:r w:rsidRPr="00034807">
        <w:rPr>
          <w:b/>
        </w:rPr>
        <w:t>ОПИСЬ ДОКУМЕНТОВ</w:t>
      </w:r>
      <w:bookmarkEnd w:id="0"/>
    </w:p>
    <w:p w:rsidR="002B60E3" w:rsidRPr="0048615D" w:rsidRDefault="002B60E3" w:rsidP="0048615D">
      <w:pPr>
        <w:spacing w:after="0"/>
        <w:outlineLvl w:val="0"/>
        <w:rPr>
          <w:b/>
          <w:i/>
        </w:rPr>
      </w:pPr>
      <w:r w:rsidRPr="00034807">
        <w:rPr>
          <w:b/>
          <w:i/>
        </w:rPr>
        <w:t xml:space="preserve">представляемых для участия в </w:t>
      </w:r>
      <w:r w:rsidRPr="00C87E7F">
        <w:rPr>
          <w:b/>
          <w:i/>
        </w:rPr>
        <w:t xml:space="preserve">конкурсе </w:t>
      </w:r>
      <w:r w:rsidRPr="00AA41C4">
        <w:rPr>
          <w:b/>
          <w:i/>
        </w:rPr>
        <w:t xml:space="preserve">на право заключение договора, </w:t>
      </w:r>
      <w:r w:rsidRPr="0048615D">
        <w:rPr>
          <w:b/>
          <w:i/>
        </w:rPr>
        <w:t>на разработку проектно-сметной документации на строительство: «Двух цепная линия электропе</w:t>
      </w:r>
      <w:r>
        <w:rPr>
          <w:b/>
          <w:i/>
        </w:rPr>
        <w:t xml:space="preserve"> </w:t>
      </w:r>
      <w:r w:rsidRPr="0048615D">
        <w:rPr>
          <w:b/>
          <w:i/>
        </w:rPr>
        <w:t>дачи ВЛИ 0,4 кВ «Комунальщик»»</w:t>
      </w:r>
      <w:r>
        <w:rPr>
          <w:b/>
          <w:i/>
        </w:rPr>
        <w:t xml:space="preserve">; </w:t>
      </w:r>
      <w:r w:rsidRPr="0048615D">
        <w:rPr>
          <w:b/>
          <w:i/>
        </w:rPr>
        <w:t>«Одно цепная линия электропередачи ВЛЗ 10 кВ «Комунальщик»»</w:t>
      </w:r>
      <w:r>
        <w:rPr>
          <w:b/>
          <w:i/>
        </w:rPr>
        <w:t>;</w:t>
      </w:r>
      <w:r w:rsidRPr="0048615D">
        <w:rPr>
          <w:b/>
          <w:i/>
        </w:rPr>
        <w:t xml:space="preserve"> «СТП-10/0,4 кВ «Комунальщик»; Интеллектуальная система учета электрической энергии на СТП-10/0,4 кВ «Комунальщик»</w:t>
      </w:r>
      <w:r>
        <w:rPr>
          <w:b/>
          <w:i/>
        </w:rPr>
        <w:t>.</w:t>
      </w:r>
    </w:p>
    <w:p w:rsidR="002B60E3" w:rsidRPr="00AF5F34" w:rsidRDefault="002B60E3" w:rsidP="0048615D">
      <w:pPr>
        <w:spacing w:after="0"/>
        <w:outlineLvl w:val="0"/>
        <w:rPr>
          <w:b/>
          <w:i/>
        </w:rPr>
      </w:pPr>
    </w:p>
    <w:p w:rsidR="002B60E3" w:rsidRPr="00D90389" w:rsidRDefault="002B60E3" w:rsidP="00D90389">
      <w:pPr>
        <w:rPr>
          <w:sz w:val="22"/>
          <w:szCs w:val="22"/>
        </w:rPr>
      </w:pPr>
      <w:bookmarkStart w:id="1" w:name="_Toc122404101"/>
      <w:r w:rsidRPr="00D90389">
        <w:rPr>
          <w:sz w:val="22"/>
          <w:szCs w:val="22"/>
        </w:rPr>
        <w:t xml:space="preserve">Настоящим </w:t>
      </w:r>
      <w:r w:rsidRPr="00D90389">
        <w:rPr>
          <w:sz w:val="22"/>
          <w:szCs w:val="22"/>
          <w:u w:val="single"/>
        </w:rPr>
        <w:t>ООО «Кузбасская Проектная Организация</w:t>
      </w:r>
      <w:r w:rsidRPr="00D90389">
        <w:rPr>
          <w:sz w:val="22"/>
          <w:szCs w:val="22"/>
        </w:rPr>
        <w:t xml:space="preserve"> подтверждает, что для участия</w:t>
      </w:r>
    </w:p>
    <w:p w:rsidR="002B60E3" w:rsidRPr="00D90389" w:rsidRDefault="002B60E3" w:rsidP="00D90389">
      <w:pPr>
        <w:rPr>
          <w:i/>
          <w:sz w:val="22"/>
          <w:szCs w:val="22"/>
        </w:rPr>
      </w:pPr>
      <w:r w:rsidRPr="00D90389">
        <w:rPr>
          <w:i/>
          <w:sz w:val="22"/>
          <w:szCs w:val="22"/>
        </w:rPr>
        <w:t>(наименование или Ф.И.О. Участника закупки)</w:t>
      </w:r>
    </w:p>
    <w:p w:rsidR="002B60E3" w:rsidRPr="00D90389" w:rsidRDefault="002B60E3" w:rsidP="00D90389">
      <w:pPr>
        <w:rPr>
          <w:sz w:val="22"/>
          <w:szCs w:val="22"/>
        </w:rPr>
      </w:pPr>
      <w:r w:rsidRPr="00D90389">
        <w:rPr>
          <w:sz w:val="22"/>
          <w:szCs w:val="22"/>
        </w:rPr>
        <w:t>в названном конкурсе нами направляются нижеперечисленные документы:</w:t>
      </w:r>
    </w:p>
    <w:p w:rsidR="002B60E3" w:rsidRPr="00D90389" w:rsidRDefault="002B60E3" w:rsidP="00D90389">
      <w:pPr>
        <w:rPr>
          <w:sz w:val="22"/>
          <w:szCs w:val="22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12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036"/>
        <w:gridCol w:w="6619"/>
        <w:gridCol w:w="992"/>
        <w:gridCol w:w="992"/>
      </w:tblGrid>
      <w:tr w:rsidR="002B60E3" w:rsidRPr="00D90389" w:rsidTr="00F16B07">
        <w:tc>
          <w:tcPr>
            <w:tcW w:w="1036" w:type="dxa"/>
            <w:vAlign w:val="center"/>
          </w:tcPr>
          <w:p w:rsidR="002B60E3" w:rsidRPr="00D90389" w:rsidRDefault="002B60E3" w:rsidP="00D90389">
            <w:pPr>
              <w:rPr>
                <w:b/>
              </w:rPr>
            </w:pPr>
            <w:r w:rsidRPr="00D90389">
              <w:rPr>
                <w:b/>
                <w:sz w:val="22"/>
                <w:szCs w:val="22"/>
              </w:rPr>
              <w:t>№№ п\п</w:t>
            </w:r>
          </w:p>
        </w:tc>
        <w:tc>
          <w:tcPr>
            <w:tcW w:w="6619" w:type="dxa"/>
            <w:vAlign w:val="center"/>
          </w:tcPr>
          <w:p w:rsidR="002B60E3" w:rsidRPr="00D90389" w:rsidRDefault="002B60E3" w:rsidP="00D90389">
            <w:pPr>
              <w:rPr>
                <w:b/>
              </w:rPr>
            </w:pPr>
            <w:r w:rsidRPr="00D90389">
              <w:rPr>
                <w:b/>
                <w:sz w:val="22"/>
                <w:szCs w:val="22"/>
              </w:rPr>
              <w:t>Наименование</w:t>
            </w:r>
          </w:p>
        </w:tc>
        <w:tc>
          <w:tcPr>
            <w:tcW w:w="992" w:type="dxa"/>
            <w:vAlign w:val="center"/>
          </w:tcPr>
          <w:p w:rsidR="002B60E3" w:rsidRPr="00D90389" w:rsidRDefault="002B60E3" w:rsidP="00D90389">
            <w:pPr>
              <w:rPr>
                <w:b/>
              </w:rPr>
            </w:pPr>
            <w:r w:rsidRPr="00D90389">
              <w:rPr>
                <w:b/>
                <w:sz w:val="22"/>
                <w:szCs w:val="22"/>
              </w:rPr>
              <w:t>Кол-во</w:t>
            </w:r>
          </w:p>
          <w:p w:rsidR="002B60E3" w:rsidRPr="00D90389" w:rsidRDefault="002B60E3" w:rsidP="00D90389">
            <w:pPr>
              <w:rPr>
                <w:b/>
              </w:rPr>
            </w:pPr>
            <w:r w:rsidRPr="00D90389">
              <w:rPr>
                <w:b/>
                <w:sz w:val="22"/>
                <w:szCs w:val="22"/>
              </w:rPr>
              <w:t>листов</w:t>
            </w:r>
          </w:p>
        </w:tc>
        <w:tc>
          <w:tcPr>
            <w:tcW w:w="992" w:type="dxa"/>
          </w:tcPr>
          <w:p w:rsidR="002B60E3" w:rsidRPr="00D90389" w:rsidRDefault="002B60E3" w:rsidP="00D90389">
            <w:pPr>
              <w:rPr>
                <w:b/>
              </w:rPr>
            </w:pPr>
            <w:r w:rsidRPr="00D90389">
              <w:rPr>
                <w:b/>
                <w:sz w:val="22"/>
                <w:szCs w:val="22"/>
              </w:rPr>
              <w:t>Лист</w:t>
            </w:r>
          </w:p>
        </w:tc>
      </w:tr>
      <w:tr w:rsidR="002B60E3" w:rsidRPr="00D90389" w:rsidTr="00F16B07">
        <w:tc>
          <w:tcPr>
            <w:tcW w:w="1036" w:type="dxa"/>
          </w:tcPr>
          <w:p w:rsidR="002B60E3" w:rsidRPr="00D90389" w:rsidRDefault="002B60E3" w:rsidP="00D90389">
            <w:pPr>
              <w:rPr>
                <w:i/>
              </w:rPr>
            </w:pPr>
            <w:r w:rsidRPr="00D90389">
              <w:rPr>
                <w:i/>
                <w:sz w:val="22"/>
                <w:szCs w:val="22"/>
              </w:rPr>
              <w:t>1</w:t>
            </w:r>
          </w:p>
        </w:tc>
        <w:tc>
          <w:tcPr>
            <w:tcW w:w="6619" w:type="dxa"/>
          </w:tcPr>
          <w:p w:rsidR="002B60E3" w:rsidRPr="00D90389" w:rsidRDefault="002B60E3" w:rsidP="00D90389">
            <w:pPr>
              <w:rPr>
                <w:i/>
              </w:rPr>
            </w:pPr>
            <w:r w:rsidRPr="00D90389">
              <w:rPr>
                <w:i/>
                <w:sz w:val="22"/>
                <w:szCs w:val="22"/>
              </w:rPr>
              <w:t>Заявка на участие в конкурсе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3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2</w:t>
            </w:r>
          </w:p>
        </w:tc>
      </w:tr>
      <w:tr w:rsidR="002B60E3" w:rsidRPr="00D90389" w:rsidTr="00F16B07">
        <w:tc>
          <w:tcPr>
            <w:tcW w:w="1036" w:type="dxa"/>
          </w:tcPr>
          <w:p w:rsidR="002B60E3" w:rsidRPr="00D90389" w:rsidRDefault="002B60E3" w:rsidP="00D90389">
            <w:r w:rsidRPr="00D90389">
              <w:rPr>
                <w:sz w:val="22"/>
                <w:szCs w:val="22"/>
              </w:rPr>
              <w:t>2</w:t>
            </w:r>
          </w:p>
        </w:tc>
        <w:tc>
          <w:tcPr>
            <w:tcW w:w="6619" w:type="dxa"/>
          </w:tcPr>
          <w:p w:rsidR="002B60E3" w:rsidRPr="00D90389" w:rsidRDefault="002B60E3" w:rsidP="00D90389">
            <w:pPr>
              <w:rPr>
                <w:i/>
              </w:rPr>
            </w:pPr>
            <w:r w:rsidRPr="00D90389">
              <w:rPr>
                <w:i/>
                <w:sz w:val="22"/>
                <w:szCs w:val="22"/>
              </w:rPr>
              <w:t>Предложение о договорной цене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1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5</w:t>
            </w:r>
          </w:p>
        </w:tc>
      </w:tr>
      <w:tr w:rsidR="002B60E3" w:rsidRPr="00D90389" w:rsidTr="00F16B07">
        <w:tc>
          <w:tcPr>
            <w:tcW w:w="1036" w:type="dxa"/>
          </w:tcPr>
          <w:p w:rsidR="002B60E3" w:rsidRPr="00D90389" w:rsidRDefault="002B60E3" w:rsidP="00D90389">
            <w:r w:rsidRPr="00D90389">
              <w:rPr>
                <w:sz w:val="22"/>
                <w:szCs w:val="22"/>
              </w:rPr>
              <w:t>3</w:t>
            </w:r>
          </w:p>
        </w:tc>
        <w:tc>
          <w:tcPr>
            <w:tcW w:w="6619" w:type="dxa"/>
          </w:tcPr>
          <w:p w:rsidR="002B60E3" w:rsidRPr="00D90389" w:rsidRDefault="002B60E3" w:rsidP="00D90389">
            <w:pPr>
              <w:rPr>
                <w:i/>
              </w:rPr>
            </w:pPr>
            <w:r w:rsidRPr="00D90389">
              <w:rPr>
                <w:i/>
                <w:sz w:val="22"/>
                <w:szCs w:val="22"/>
              </w:rPr>
              <w:t>Предложение о качестве услуг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1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6</w:t>
            </w:r>
          </w:p>
        </w:tc>
      </w:tr>
      <w:tr w:rsidR="002B60E3" w:rsidRPr="00D90389" w:rsidTr="00F16B07">
        <w:tc>
          <w:tcPr>
            <w:tcW w:w="1036" w:type="dxa"/>
          </w:tcPr>
          <w:p w:rsidR="002B60E3" w:rsidRPr="00D90389" w:rsidRDefault="002B60E3" w:rsidP="00D90389">
            <w:r w:rsidRPr="00D90389">
              <w:rPr>
                <w:sz w:val="22"/>
                <w:szCs w:val="22"/>
              </w:rPr>
              <w:t>4</w:t>
            </w:r>
          </w:p>
        </w:tc>
        <w:tc>
          <w:tcPr>
            <w:tcW w:w="6619" w:type="dxa"/>
          </w:tcPr>
          <w:p w:rsidR="002B60E3" w:rsidRPr="00D90389" w:rsidRDefault="002B60E3" w:rsidP="00D90389">
            <w:pPr>
              <w:rPr>
                <w:i/>
              </w:rPr>
            </w:pPr>
            <w:r w:rsidRPr="00455B92">
              <w:rPr>
                <w:i/>
                <w:sz w:val="22"/>
                <w:szCs w:val="22"/>
              </w:rPr>
              <w:t>Информация о наличии опыта выполнения аналогичных работ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1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7</w:t>
            </w:r>
          </w:p>
        </w:tc>
      </w:tr>
      <w:tr w:rsidR="002B60E3" w:rsidRPr="00D90389" w:rsidTr="00F16B07">
        <w:tc>
          <w:tcPr>
            <w:tcW w:w="1036" w:type="dxa"/>
          </w:tcPr>
          <w:p w:rsidR="002B60E3" w:rsidRPr="00D90389" w:rsidRDefault="002B60E3" w:rsidP="00D90389">
            <w:r w:rsidRPr="00D90389">
              <w:rPr>
                <w:sz w:val="22"/>
                <w:szCs w:val="22"/>
              </w:rPr>
              <w:t>5</w:t>
            </w:r>
          </w:p>
        </w:tc>
        <w:tc>
          <w:tcPr>
            <w:tcW w:w="6619" w:type="dxa"/>
          </w:tcPr>
          <w:p w:rsidR="002B60E3" w:rsidRPr="00D90389" w:rsidRDefault="002B60E3" w:rsidP="00D90389">
            <w:pPr>
              <w:rPr>
                <w:i/>
              </w:rPr>
            </w:pPr>
            <w:r w:rsidRPr="00455B92">
              <w:rPr>
                <w:i/>
                <w:sz w:val="22"/>
                <w:szCs w:val="22"/>
              </w:rPr>
              <w:t>Подтверждение квалификации персонала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7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8</w:t>
            </w:r>
          </w:p>
        </w:tc>
      </w:tr>
      <w:tr w:rsidR="002B60E3" w:rsidRPr="00D90389" w:rsidTr="00F16B07">
        <w:tc>
          <w:tcPr>
            <w:tcW w:w="1036" w:type="dxa"/>
          </w:tcPr>
          <w:p w:rsidR="002B60E3" w:rsidRPr="00D90389" w:rsidRDefault="002B60E3" w:rsidP="00D90389">
            <w:r w:rsidRPr="00D90389">
              <w:rPr>
                <w:sz w:val="22"/>
                <w:szCs w:val="22"/>
              </w:rPr>
              <w:t>6</w:t>
            </w:r>
          </w:p>
        </w:tc>
        <w:tc>
          <w:tcPr>
            <w:tcW w:w="6619" w:type="dxa"/>
          </w:tcPr>
          <w:p w:rsidR="002B60E3" w:rsidRPr="00D90389" w:rsidRDefault="002B60E3" w:rsidP="00D90389">
            <w:pPr>
              <w:rPr>
                <w:i/>
              </w:rPr>
            </w:pPr>
            <w:r w:rsidRPr="00D90389">
              <w:rPr>
                <w:i/>
                <w:sz w:val="22"/>
                <w:szCs w:val="22"/>
              </w:rPr>
              <w:t>Положительные отзывы об оказанных ранее услугах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5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15</w:t>
            </w:r>
          </w:p>
        </w:tc>
      </w:tr>
      <w:tr w:rsidR="002B60E3" w:rsidRPr="00D90389" w:rsidTr="00F16B07">
        <w:trPr>
          <w:trHeight w:val="359"/>
        </w:trPr>
        <w:tc>
          <w:tcPr>
            <w:tcW w:w="1036" w:type="dxa"/>
          </w:tcPr>
          <w:p w:rsidR="002B60E3" w:rsidRPr="00D90389" w:rsidRDefault="002B60E3" w:rsidP="00D90389">
            <w:r w:rsidRPr="00D90389">
              <w:rPr>
                <w:sz w:val="22"/>
                <w:szCs w:val="22"/>
              </w:rPr>
              <w:t>7</w:t>
            </w:r>
          </w:p>
        </w:tc>
        <w:tc>
          <w:tcPr>
            <w:tcW w:w="6619" w:type="dxa"/>
          </w:tcPr>
          <w:p w:rsidR="002B60E3" w:rsidRPr="00D90389" w:rsidRDefault="002B60E3" w:rsidP="00D90389">
            <w:pPr>
              <w:rPr>
                <w:i/>
              </w:rPr>
            </w:pPr>
            <w:r w:rsidRPr="00D90389">
              <w:rPr>
                <w:i/>
                <w:sz w:val="22"/>
                <w:szCs w:val="22"/>
              </w:rPr>
              <w:t>Сроки выполнения работы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1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20</w:t>
            </w:r>
          </w:p>
        </w:tc>
      </w:tr>
      <w:tr w:rsidR="002B60E3" w:rsidRPr="00D90389" w:rsidTr="00F16B07">
        <w:tc>
          <w:tcPr>
            <w:tcW w:w="1036" w:type="dxa"/>
          </w:tcPr>
          <w:p w:rsidR="002B60E3" w:rsidRPr="00D90389" w:rsidRDefault="002B60E3" w:rsidP="00D90389">
            <w:r w:rsidRPr="00D90389">
              <w:rPr>
                <w:sz w:val="22"/>
                <w:szCs w:val="22"/>
              </w:rPr>
              <w:t>8</w:t>
            </w:r>
          </w:p>
        </w:tc>
        <w:tc>
          <w:tcPr>
            <w:tcW w:w="6619" w:type="dxa"/>
          </w:tcPr>
          <w:p w:rsidR="002B60E3" w:rsidRPr="00D90389" w:rsidRDefault="002B60E3" w:rsidP="00D90389">
            <w:pPr>
              <w:rPr>
                <w:i/>
              </w:rPr>
            </w:pPr>
            <w:r w:rsidRPr="00D90389">
              <w:rPr>
                <w:i/>
                <w:sz w:val="22"/>
                <w:szCs w:val="22"/>
              </w:rPr>
              <w:t>Анкета участника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2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21</w:t>
            </w:r>
          </w:p>
        </w:tc>
      </w:tr>
      <w:tr w:rsidR="002B60E3" w:rsidRPr="00D90389" w:rsidTr="00F16B07">
        <w:tc>
          <w:tcPr>
            <w:tcW w:w="1036" w:type="dxa"/>
          </w:tcPr>
          <w:p w:rsidR="002B60E3" w:rsidRPr="00D90389" w:rsidRDefault="002B60E3" w:rsidP="00D90389">
            <w:r w:rsidRPr="00D90389">
              <w:rPr>
                <w:sz w:val="22"/>
                <w:szCs w:val="22"/>
              </w:rPr>
              <w:t>9</w:t>
            </w:r>
          </w:p>
        </w:tc>
        <w:tc>
          <w:tcPr>
            <w:tcW w:w="6619" w:type="dxa"/>
          </w:tcPr>
          <w:p w:rsidR="002B60E3" w:rsidRPr="00D90389" w:rsidRDefault="002B60E3" w:rsidP="00D90389">
            <w:pPr>
              <w:rPr>
                <w:i/>
              </w:rPr>
            </w:pPr>
            <w:r w:rsidRPr="00D90389">
              <w:rPr>
                <w:i/>
                <w:sz w:val="22"/>
                <w:szCs w:val="22"/>
              </w:rPr>
              <w:t>Сведение об участии в судебных разбирательствах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1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23</w:t>
            </w:r>
          </w:p>
        </w:tc>
      </w:tr>
      <w:tr w:rsidR="002B60E3" w:rsidRPr="00D90389" w:rsidTr="00F16B07">
        <w:tc>
          <w:tcPr>
            <w:tcW w:w="1036" w:type="dxa"/>
          </w:tcPr>
          <w:p w:rsidR="002B60E3" w:rsidRPr="00D90389" w:rsidRDefault="002B60E3" w:rsidP="00D90389">
            <w:r w:rsidRPr="00D90389">
              <w:rPr>
                <w:sz w:val="22"/>
                <w:szCs w:val="22"/>
              </w:rPr>
              <w:t>10</w:t>
            </w:r>
          </w:p>
        </w:tc>
        <w:tc>
          <w:tcPr>
            <w:tcW w:w="6619" w:type="dxa"/>
          </w:tcPr>
          <w:p w:rsidR="002B60E3" w:rsidRPr="00D90389" w:rsidRDefault="002B60E3" w:rsidP="00D90389">
            <w:pPr>
              <w:rPr>
                <w:i/>
              </w:rPr>
            </w:pPr>
            <w:r w:rsidRPr="00D90389">
              <w:rPr>
                <w:i/>
                <w:sz w:val="22"/>
                <w:szCs w:val="22"/>
              </w:rPr>
              <w:t>Согласие на обработку персональных данных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1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24</w:t>
            </w:r>
          </w:p>
        </w:tc>
      </w:tr>
      <w:tr w:rsidR="002B60E3" w:rsidRPr="00D90389" w:rsidTr="00F16B07">
        <w:tc>
          <w:tcPr>
            <w:tcW w:w="1036" w:type="dxa"/>
          </w:tcPr>
          <w:p w:rsidR="002B60E3" w:rsidRPr="00D90389" w:rsidRDefault="002B60E3" w:rsidP="00D90389">
            <w:r w:rsidRPr="00D90389">
              <w:rPr>
                <w:sz w:val="22"/>
                <w:szCs w:val="22"/>
              </w:rPr>
              <w:t>11</w:t>
            </w:r>
          </w:p>
        </w:tc>
        <w:tc>
          <w:tcPr>
            <w:tcW w:w="6619" w:type="dxa"/>
          </w:tcPr>
          <w:p w:rsidR="002B60E3" w:rsidRPr="00D90389" w:rsidRDefault="002B60E3" w:rsidP="00D90389">
            <w:pPr>
              <w:rPr>
                <w:i/>
              </w:rPr>
            </w:pPr>
            <w:r w:rsidRPr="00D90389">
              <w:rPr>
                <w:i/>
                <w:sz w:val="22"/>
                <w:szCs w:val="22"/>
              </w:rPr>
              <w:t>Проект договора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6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26</w:t>
            </w:r>
          </w:p>
        </w:tc>
      </w:tr>
      <w:tr w:rsidR="002B60E3" w:rsidRPr="00D90389" w:rsidTr="00F16B07">
        <w:tc>
          <w:tcPr>
            <w:tcW w:w="1036" w:type="dxa"/>
          </w:tcPr>
          <w:p w:rsidR="002B60E3" w:rsidRPr="00D90389" w:rsidRDefault="002B60E3" w:rsidP="00D90389">
            <w:r w:rsidRPr="00D90389">
              <w:rPr>
                <w:sz w:val="22"/>
                <w:szCs w:val="22"/>
              </w:rPr>
              <w:t>12</w:t>
            </w:r>
          </w:p>
        </w:tc>
        <w:tc>
          <w:tcPr>
            <w:tcW w:w="6619" w:type="dxa"/>
          </w:tcPr>
          <w:p w:rsidR="002B60E3" w:rsidRPr="00D90389" w:rsidRDefault="002B60E3" w:rsidP="00D90389">
            <w:pPr>
              <w:rPr>
                <w:i/>
              </w:rPr>
            </w:pPr>
            <w:r w:rsidRPr="00D90389">
              <w:rPr>
                <w:i/>
                <w:sz w:val="22"/>
                <w:szCs w:val="22"/>
              </w:rPr>
              <w:t>Техническое задание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2</w:t>
            </w:r>
          </w:p>
        </w:tc>
        <w:tc>
          <w:tcPr>
            <w:tcW w:w="992" w:type="dxa"/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33</w:t>
            </w:r>
          </w:p>
        </w:tc>
      </w:tr>
      <w:tr w:rsidR="002B60E3" w:rsidRPr="00D90389" w:rsidTr="00F16B07">
        <w:tc>
          <w:tcPr>
            <w:tcW w:w="1036" w:type="dxa"/>
            <w:tcBorders>
              <w:bottom w:val="single" w:sz="12" w:space="0" w:color="auto"/>
            </w:tcBorders>
          </w:tcPr>
          <w:p w:rsidR="002B60E3" w:rsidRPr="00D90389" w:rsidRDefault="002B60E3" w:rsidP="00D90389"/>
        </w:tc>
        <w:tc>
          <w:tcPr>
            <w:tcW w:w="6619" w:type="dxa"/>
            <w:tcBorders>
              <w:bottom w:val="single" w:sz="12" w:space="0" w:color="auto"/>
            </w:tcBorders>
          </w:tcPr>
          <w:p w:rsidR="002B60E3" w:rsidRPr="00D90389" w:rsidRDefault="002B60E3" w:rsidP="00D90389">
            <w:pPr>
              <w:rPr>
                <w:i/>
              </w:rPr>
            </w:pPr>
            <w:r w:rsidRPr="00D90389">
              <w:rPr>
                <w:b/>
                <w:i/>
                <w:sz w:val="22"/>
                <w:szCs w:val="22"/>
              </w:rPr>
              <w:t>ИТОГО кол-во листов</w:t>
            </w:r>
          </w:p>
        </w:tc>
        <w:tc>
          <w:tcPr>
            <w:tcW w:w="992" w:type="dxa"/>
            <w:tcBorders>
              <w:bottom w:val="single" w:sz="12" w:space="0" w:color="auto"/>
            </w:tcBorders>
          </w:tcPr>
          <w:p w:rsidR="002B60E3" w:rsidRPr="00D90389" w:rsidRDefault="002B60E3" w:rsidP="00F16B07">
            <w:pPr>
              <w:jc w:val="center"/>
              <w:rPr>
                <w:i/>
              </w:rPr>
            </w:pPr>
            <w:r>
              <w:rPr>
                <w:i/>
                <w:sz w:val="22"/>
                <w:szCs w:val="22"/>
              </w:rPr>
              <w:t>34</w:t>
            </w:r>
          </w:p>
        </w:tc>
        <w:tc>
          <w:tcPr>
            <w:tcW w:w="992" w:type="dxa"/>
            <w:tcBorders>
              <w:bottom w:val="single" w:sz="12" w:space="0" w:color="auto"/>
            </w:tcBorders>
          </w:tcPr>
          <w:p w:rsidR="002B60E3" w:rsidRPr="00D90389" w:rsidRDefault="002B60E3" w:rsidP="00F16B07">
            <w:pPr>
              <w:jc w:val="center"/>
              <w:rPr>
                <w:i/>
              </w:rPr>
            </w:pPr>
          </w:p>
        </w:tc>
      </w:tr>
    </w:tbl>
    <w:p w:rsidR="002B60E3" w:rsidRPr="00D90389" w:rsidRDefault="002B60E3" w:rsidP="00D90389">
      <w:pPr>
        <w:rPr>
          <w:sz w:val="22"/>
          <w:szCs w:val="22"/>
        </w:rPr>
      </w:pPr>
    </w:p>
    <w:p w:rsidR="002B60E3" w:rsidRPr="00D90389" w:rsidRDefault="002B60E3" w:rsidP="00D90389">
      <w:pPr>
        <w:rPr>
          <w:sz w:val="22"/>
          <w:szCs w:val="22"/>
        </w:rPr>
      </w:pPr>
    </w:p>
    <w:p w:rsidR="002B60E3" w:rsidRPr="00D90389" w:rsidRDefault="002B60E3" w:rsidP="00D90389">
      <w:pPr>
        <w:rPr>
          <w:sz w:val="22"/>
          <w:szCs w:val="22"/>
        </w:rPr>
      </w:pPr>
      <w:r w:rsidRPr="00D90389">
        <w:rPr>
          <w:sz w:val="22"/>
          <w:szCs w:val="22"/>
        </w:rPr>
        <w:t>Директор        _______________/Н.В. Хохлов/</w:t>
      </w:r>
    </w:p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Pr="007A22B1" w:rsidRDefault="002B60E3" w:rsidP="0077427C">
      <w:pPr>
        <w:pStyle w:val="Heading2"/>
        <w:jc w:val="both"/>
      </w:pPr>
      <w:r w:rsidRPr="007A22B1">
        <w:br w:type="page"/>
      </w:r>
      <w:bookmarkEnd w:id="1"/>
    </w:p>
    <w:p w:rsidR="002B60E3" w:rsidRPr="007A22B1" w:rsidRDefault="002B60E3" w:rsidP="00AF5F34">
      <w:pPr>
        <w:widowControl w:val="0"/>
        <w:spacing w:after="0"/>
        <w:ind w:left="5103" w:firstLine="477"/>
      </w:pPr>
      <w:r>
        <w:rPr>
          <w:i/>
          <w:sz w:val="20"/>
          <w:szCs w:val="20"/>
        </w:rPr>
        <w:t>17</w:t>
      </w:r>
      <w:r w:rsidRPr="006563AD">
        <w:rPr>
          <w:i/>
          <w:sz w:val="20"/>
          <w:szCs w:val="20"/>
        </w:rPr>
        <w:t xml:space="preserve"> </w:t>
      </w:r>
      <w:r>
        <w:rPr>
          <w:i/>
          <w:sz w:val="20"/>
          <w:szCs w:val="20"/>
        </w:rPr>
        <w:t>апреля</w:t>
      </w:r>
      <w:r w:rsidRPr="006563AD">
        <w:rPr>
          <w:i/>
          <w:sz w:val="20"/>
          <w:szCs w:val="20"/>
        </w:rPr>
        <w:t xml:space="preserve"> 201</w:t>
      </w:r>
      <w:r>
        <w:rPr>
          <w:i/>
          <w:sz w:val="20"/>
          <w:szCs w:val="20"/>
        </w:rPr>
        <w:t>9</w:t>
      </w:r>
      <w:r w:rsidRPr="006563AD">
        <w:rPr>
          <w:i/>
          <w:sz w:val="20"/>
          <w:szCs w:val="20"/>
        </w:rPr>
        <w:t>г.  исх.</w:t>
      </w:r>
      <w:r>
        <w:rPr>
          <w:i/>
          <w:sz w:val="20"/>
          <w:szCs w:val="20"/>
        </w:rPr>
        <w:t>№ 114/19</w:t>
      </w:r>
      <w:r w:rsidRPr="006563AD">
        <w:rPr>
          <w:i/>
          <w:sz w:val="20"/>
          <w:szCs w:val="20"/>
        </w:rPr>
        <w:t xml:space="preserve"> </w:t>
      </w:r>
      <w:r w:rsidRPr="007A22B1">
        <w:rPr>
          <w:i/>
          <w:sz w:val="20"/>
          <w:szCs w:val="20"/>
        </w:rPr>
        <w:t xml:space="preserve">                                                                                 </w:t>
      </w:r>
    </w:p>
    <w:p w:rsidR="002B60E3" w:rsidRPr="007A22B1" w:rsidRDefault="002B60E3" w:rsidP="00AF5F34">
      <w:pPr>
        <w:tabs>
          <w:tab w:val="left" w:pos="708"/>
        </w:tabs>
        <w:spacing w:after="0"/>
        <w:rPr>
          <w:b/>
        </w:rPr>
      </w:pPr>
    </w:p>
    <w:p w:rsidR="002B60E3" w:rsidRPr="007A22B1" w:rsidRDefault="002B60E3" w:rsidP="00D965C8">
      <w:pPr>
        <w:tabs>
          <w:tab w:val="left" w:pos="708"/>
        </w:tabs>
        <w:spacing w:after="0"/>
        <w:ind w:left="5580"/>
        <w:jc w:val="left"/>
        <w:rPr>
          <w:b/>
          <w:bCs/>
        </w:rPr>
      </w:pPr>
      <w:r w:rsidRPr="007A22B1">
        <w:rPr>
          <w:b/>
          <w:bCs/>
        </w:rPr>
        <w:t>Заказчику</w:t>
      </w:r>
    </w:p>
    <w:p w:rsidR="002B60E3" w:rsidRDefault="002B60E3" w:rsidP="00D965C8">
      <w:pPr>
        <w:tabs>
          <w:tab w:val="left" w:pos="708"/>
        </w:tabs>
        <w:spacing w:after="0"/>
        <w:ind w:left="5580"/>
        <w:jc w:val="left"/>
        <w:rPr>
          <w:b/>
          <w:bCs/>
        </w:rPr>
      </w:pPr>
      <w:r>
        <w:rPr>
          <w:b/>
          <w:bCs/>
        </w:rPr>
        <w:t>Общества с ограниченной ответс</w:t>
      </w:r>
      <w:r>
        <w:rPr>
          <w:b/>
          <w:bCs/>
        </w:rPr>
        <w:t>т</w:t>
      </w:r>
      <w:r>
        <w:rPr>
          <w:b/>
          <w:bCs/>
        </w:rPr>
        <w:t>венностью «Кузбасская Проектная Организация»</w:t>
      </w:r>
    </w:p>
    <w:p w:rsidR="002B60E3" w:rsidRPr="007A22B1" w:rsidRDefault="002B60E3" w:rsidP="00AF5F34">
      <w:pPr>
        <w:tabs>
          <w:tab w:val="left" w:pos="5625"/>
        </w:tabs>
      </w:pPr>
    </w:p>
    <w:p w:rsidR="002B60E3" w:rsidRPr="007A22B1" w:rsidRDefault="002B60E3" w:rsidP="00AF5F34">
      <w:pPr>
        <w:tabs>
          <w:tab w:val="left" w:pos="5625"/>
        </w:tabs>
        <w:rPr>
          <w:sz w:val="2"/>
          <w:szCs w:val="2"/>
        </w:rPr>
      </w:pPr>
    </w:p>
    <w:p w:rsidR="002B60E3" w:rsidRDefault="002B60E3" w:rsidP="00AF5F34">
      <w:pPr>
        <w:pStyle w:val="Heading1"/>
        <w:shd w:val="clear" w:color="auto" w:fill="FFFFFF"/>
        <w:spacing w:before="0" w:after="0"/>
        <w:rPr>
          <w:b/>
          <w:caps/>
          <w:sz w:val="24"/>
          <w:szCs w:val="24"/>
        </w:rPr>
      </w:pPr>
      <w:r w:rsidRPr="00034807">
        <w:rPr>
          <w:b/>
          <w:sz w:val="24"/>
          <w:szCs w:val="24"/>
        </w:rPr>
        <w:t xml:space="preserve">ЗАЯВКА НА УЧАСТИЕ В КОНКУРСЕ № </w:t>
      </w:r>
      <w:r w:rsidRPr="00B54F0F">
        <w:rPr>
          <w:b/>
          <w:caps/>
          <w:sz w:val="24"/>
          <w:szCs w:val="24"/>
        </w:rPr>
        <w:t xml:space="preserve"> 31907703925</w:t>
      </w:r>
    </w:p>
    <w:p w:rsidR="002B60E3" w:rsidRPr="0077427C" w:rsidRDefault="002B60E3" w:rsidP="0077427C"/>
    <w:p w:rsidR="002B60E3" w:rsidRPr="0062229A" w:rsidRDefault="002B60E3" w:rsidP="0062229A">
      <w:pPr>
        <w:spacing w:after="0"/>
        <w:outlineLvl w:val="0"/>
        <w:rPr>
          <w:i/>
        </w:rPr>
      </w:pPr>
      <w:r w:rsidRPr="00C87E7F">
        <w:rPr>
          <w:i/>
        </w:rPr>
        <w:t xml:space="preserve">конкурс </w:t>
      </w:r>
      <w:r w:rsidRPr="00FD2BA9">
        <w:rPr>
          <w:i/>
        </w:rPr>
        <w:t xml:space="preserve">на право заключение договора, на </w:t>
      </w:r>
      <w:r>
        <w:rPr>
          <w:i/>
        </w:rPr>
        <w:t>разработку</w:t>
      </w:r>
      <w:r w:rsidRPr="0062229A">
        <w:rPr>
          <w:i/>
        </w:rPr>
        <w:t xml:space="preserve"> проектно-сметной документации на строительство:</w:t>
      </w:r>
      <w:r>
        <w:rPr>
          <w:i/>
        </w:rPr>
        <w:t xml:space="preserve"> </w:t>
      </w:r>
      <w:r w:rsidRPr="0062229A">
        <w:rPr>
          <w:i/>
        </w:rPr>
        <w:t>«Двух цепная линия электропередачи ВЛИ 0,4 кВ «Комунальщик»»</w:t>
      </w:r>
    </w:p>
    <w:p w:rsidR="002B60E3" w:rsidRPr="00FD2BA9" w:rsidRDefault="002B60E3" w:rsidP="0062229A">
      <w:pPr>
        <w:spacing w:after="0"/>
        <w:outlineLvl w:val="0"/>
        <w:rPr>
          <w:i/>
        </w:rPr>
      </w:pPr>
      <w:r w:rsidRPr="0062229A">
        <w:rPr>
          <w:i/>
        </w:rPr>
        <w:t>«Одно цепная линия электропередачи ВЛЗ 10 кВ «Комунальщик»»</w:t>
      </w:r>
      <w:r>
        <w:rPr>
          <w:i/>
        </w:rPr>
        <w:t xml:space="preserve">, </w:t>
      </w:r>
      <w:r w:rsidRPr="0062229A">
        <w:rPr>
          <w:i/>
        </w:rPr>
        <w:t>«СТП-10/0,4 кВ «Ком</w:t>
      </w:r>
      <w:r w:rsidRPr="0062229A">
        <w:rPr>
          <w:i/>
        </w:rPr>
        <w:t>у</w:t>
      </w:r>
      <w:r w:rsidRPr="0062229A">
        <w:rPr>
          <w:i/>
        </w:rPr>
        <w:t>нальщик»</w:t>
      </w:r>
      <w:r>
        <w:rPr>
          <w:i/>
        </w:rPr>
        <w:t xml:space="preserve">; </w:t>
      </w:r>
      <w:r w:rsidRPr="0062229A">
        <w:rPr>
          <w:i/>
        </w:rPr>
        <w:t>Интеллектуальная система учета электрической энергии на СТП-10/0,4 кВ «К</w:t>
      </w:r>
      <w:r w:rsidRPr="0062229A">
        <w:rPr>
          <w:i/>
        </w:rPr>
        <w:t>о</w:t>
      </w:r>
      <w:r w:rsidRPr="0062229A">
        <w:rPr>
          <w:i/>
        </w:rPr>
        <w:t>мунальщик»</w:t>
      </w:r>
    </w:p>
    <w:p w:rsidR="002B60E3" w:rsidRPr="00EC36CE" w:rsidRDefault="002B60E3" w:rsidP="00AF5F34">
      <w:pPr>
        <w:spacing w:after="0"/>
        <w:jc w:val="center"/>
        <w:rPr>
          <w:i/>
        </w:rPr>
      </w:pPr>
    </w:p>
    <w:p w:rsidR="002B60E3" w:rsidRPr="001D0F88" w:rsidRDefault="002B60E3" w:rsidP="00AF5F34">
      <w:pPr>
        <w:spacing w:after="0"/>
        <w:jc w:val="center"/>
        <w:rPr>
          <w:b/>
          <w:i/>
          <w:sz w:val="22"/>
          <w:szCs w:val="22"/>
        </w:rPr>
      </w:pPr>
    </w:p>
    <w:p w:rsidR="002B60E3" w:rsidRPr="00034807" w:rsidRDefault="002B60E3" w:rsidP="00AF5F34">
      <w:pPr>
        <w:spacing w:after="0"/>
        <w:ind w:firstLine="567"/>
        <w:rPr>
          <w:b/>
          <w:i/>
        </w:rPr>
      </w:pPr>
      <w:r w:rsidRPr="00034807">
        <w:t xml:space="preserve">1. Изучив конкурсную документацию на право заключения вышеупомянутого договора, Положение о закупках товаров, работ, услуг для нужд </w:t>
      </w:r>
      <w:r w:rsidRPr="00CD7D90">
        <w:rPr>
          <w:shd w:val="clear" w:color="auto" w:fill="FFFFFF"/>
        </w:rPr>
        <w:t>ООО "ОЭСК"</w:t>
      </w:r>
      <w:r w:rsidRPr="00034807">
        <w:t>, а также применимые к данному конкурсу законодательство и нормативно-правовые акты</w:t>
      </w:r>
    </w:p>
    <w:p w:rsidR="002B60E3" w:rsidRPr="00034807" w:rsidRDefault="002B60E3" w:rsidP="00AF5F34">
      <w:pPr>
        <w:pStyle w:val="BodyText3"/>
        <w:spacing w:before="0" w:after="0"/>
        <w:ind w:right="-83"/>
        <w:rPr>
          <w:sz w:val="24"/>
        </w:rPr>
      </w:pPr>
      <w:r w:rsidRPr="000754FE">
        <w:rPr>
          <w:b w:val="0"/>
          <w:sz w:val="24"/>
          <w:u w:val="single"/>
        </w:rPr>
        <w:t>Общество с ограниченной ответственностью «Кузбасская Проектная Организация» 653039; Кемеровская обл., г. Прокопьевск, ул. Петренко, 13.</w:t>
      </w:r>
    </w:p>
    <w:p w:rsidR="002B60E3" w:rsidRPr="00034807" w:rsidRDefault="002B60E3" w:rsidP="00AF5F34">
      <w:pPr>
        <w:pStyle w:val="BodyText3"/>
        <w:spacing w:before="0" w:after="0"/>
        <w:ind w:right="-83"/>
        <w:rPr>
          <w:b w:val="0"/>
          <w:sz w:val="24"/>
        </w:rPr>
      </w:pPr>
      <w:r w:rsidRPr="00034807">
        <w:rPr>
          <w:b w:val="0"/>
          <w:sz w:val="24"/>
        </w:rPr>
        <w:t>(фирменное наименование (наименование), сведения об организационно-правовой форме, о месте нахождения, почтовый адрес (для юридического лица), фамилия, имя, отчество, паспортные данные, сведения о месте жительства (для физического лица))</w:t>
      </w:r>
    </w:p>
    <w:p w:rsidR="002B60E3" w:rsidRPr="00BF46DE" w:rsidRDefault="002B60E3" w:rsidP="00BF46DE">
      <w:pPr>
        <w:pStyle w:val="BodyTextIndent"/>
        <w:tabs>
          <w:tab w:val="left" w:pos="708"/>
        </w:tabs>
        <w:spacing w:before="0"/>
        <w:ind w:firstLine="0"/>
        <w:jc w:val="left"/>
        <w:rPr>
          <w:szCs w:val="24"/>
          <w:u w:val="single"/>
        </w:rPr>
      </w:pPr>
      <w:r w:rsidRPr="00034807">
        <w:rPr>
          <w:szCs w:val="24"/>
        </w:rPr>
        <w:t xml:space="preserve"> в лице, </w:t>
      </w:r>
      <w:r w:rsidRPr="000754FE">
        <w:rPr>
          <w:szCs w:val="24"/>
          <w:u w:val="single"/>
        </w:rPr>
        <w:t>Директора Хохлова Николая Валерьевич</w:t>
      </w:r>
      <w:r>
        <w:rPr>
          <w:szCs w:val="24"/>
          <w:u w:val="single"/>
        </w:rPr>
        <w:t xml:space="preserve">                                                               </w:t>
      </w:r>
      <w:r w:rsidRPr="000754FE">
        <w:rPr>
          <w:i/>
          <w:szCs w:val="24"/>
        </w:rPr>
        <w:t xml:space="preserve"> </w:t>
      </w:r>
      <w:r w:rsidRPr="00034807">
        <w:rPr>
          <w:i/>
          <w:szCs w:val="24"/>
        </w:rPr>
        <w:t>(н</w:t>
      </w:r>
      <w:r w:rsidRPr="00034807">
        <w:rPr>
          <w:i/>
          <w:szCs w:val="24"/>
        </w:rPr>
        <w:t>а</w:t>
      </w:r>
      <w:r w:rsidRPr="00034807">
        <w:rPr>
          <w:i/>
          <w:szCs w:val="24"/>
        </w:rPr>
        <w:t>именование должности руководителя (уполномоченного лица)  и его Ф.И.О.)</w:t>
      </w:r>
    </w:p>
    <w:p w:rsidR="002B60E3" w:rsidRPr="00034807" w:rsidRDefault="002B60E3" w:rsidP="00AF5F34">
      <w:pPr>
        <w:pStyle w:val="BodyText"/>
        <w:tabs>
          <w:tab w:val="left" w:pos="708"/>
        </w:tabs>
        <w:spacing w:after="0"/>
        <w:rPr>
          <w:szCs w:val="24"/>
        </w:rPr>
      </w:pPr>
      <w:r w:rsidRPr="00034807">
        <w:rPr>
          <w:szCs w:val="24"/>
        </w:rPr>
        <w:t>сообщает о согласии участвовать в конкурсе на условиях, установленных в указанных выше документах, и направляет настоящую заявку.</w:t>
      </w:r>
    </w:p>
    <w:p w:rsidR="002B60E3" w:rsidRPr="00034807" w:rsidRDefault="002B60E3" w:rsidP="00AF5F34">
      <w:pPr>
        <w:pStyle w:val="BodyText"/>
        <w:tabs>
          <w:tab w:val="left" w:pos="708"/>
        </w:tabs>
        <w:spacing w:after="0"/>
        <w:ind w:firstLine="600"/>
        <w:rPr>
          <w:szCs w:val="24"/>
        </w:rPr>
      </w:pPr>
      <w:r w:rsidRPr="00034807">
        <w:rPr>
          <w:szCs w:val="24"/>
        </w:rPr>
        <w:t>2. Мы согласны оказать услуги, предусмотренные Технической частью конкурсной д</w:t>
      </w:r>
      <w:r w:rsidRPr="00034807">
        <w:rPr>
          <w:szCs w:val="24"/>
        </w:rPr>
        <w:t>о</w:t>
      </w:r>
      <w:r w:rsidRPr="00034807">
        <w:rPr>
          <w:szCs w:val="24"/>
        </w:rPr>
        <w:t>кументации (часть III) в полном объеме, со следующими показателями:</w:t>
      </w:r>
    </w:p>
    <w:p w:rsidR="002B60E3" w:rsidRPr="007A22B1" w:rsidRDefault="002B60E3" w:rsidP="00AF5F34">
      <w:pPr>
        <w:pStyle w:val="BodyText"/>
        <w:tabs>
          <w:tab w:val="left" w:pos="708"/>
        </w:tabs>
        <w:spacing w:after="0"/>
        <w:ind w:firstLine="600"/>
        <w:rPr>
          <w:szCs w:val="24"/>
        </w:rPr>
      </w:pP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00"/>
        <w:gridCol w:w="4320"/>
        <w:gridCol w:w="1569"/>
        <w:gridCol w:w="1411"/>
        <w:gridCol w:w="1723"/>
      </w:tblGrid>
      <w:tr w:rsidR="002B60E3" w:rsidRPr="007A22B1" w:rsidTr="00190976">
        <w:trPr>
          <w:tblHeader/>
          <w:jc w:val="center"/>
        </w:trPr>
        <w:tc>
          <w:tcPr>
            <w:tcW w:w="900" w:type="dxa"/>
          </w:tcPr>
          <w:p w:rsidR="002B60E3" w:rsidRPr="007A22B1" w:rsidRDefault="002B60E3" w:rsidP="00AF5F34">
            <w:pPr>
              <w:autoSpaceDE w:val="0"/>
              <w:autoSpaceDN w:val="0"/>
              <w:adjustRightInd w:val="0"/>
              <w:rPr>
                <w:b/>
              </w:rPr>
            </w:pPr>
            <w:r w:rsidRPr="007A22B1">
              <w:rPr>
                <w:b/>
              </w:rPr>
              <w:t>№ п/п</w:t>
            </w:r>
          </w:p>
        </w:tc>
        <w:tc>
          <w:tcPr>
            <w:tcW w:w="4320" w:type="dxa"/>
          </w:tcPr>
          <w:p w:rsidR="002B60E3" w:rsidRPr="007A22B1" w:rsidRDefault="002B60E3" w:rsidP="00AF5F3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A22B1">
              <w:rPr>
                <w:b/>
              </w:rPr>
              <w:t>Наименование показателя</w:t>
            </w:r>
          </w:p>
          <w:p w:rsidR="002B60E3" w:rsidRPr="007A22B1" w:rsidRDefault="002B60E3" w:rsidP="00AF5F34">
            <w:pPr>
              <w:autoSpaceDE w:val="0"/>
              <w:autoSpaceDN w:val="0"/>
              <w:adjustRightInd w:val="0"/>
              <w:jc w:val="center"/>
              <w:rPr>
                <w:i/>
              </w:rPr>
            </w:pPr>
          </w:p>
        </w:tc>
        <w:tc>
          <w:tcPr>
            <w:tcW w:w="1569" w:type="dxa"/>
          </w:tcPr>
          <w:p w:rsidR="002B60E3" w:rsidRPr="007A22B1" w:rsidRDefault="002B60E3" w:rsidP="00AF5F3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A22B1">
              <w:rPr>
                <w:b/>
              </w:rPr>
              <w:t>Единица измерения</w:t>
            </w:r>
          </w:p>
        </w:tc>
        <w:tc>
          <w:tcPr>
            <w:tcW w:w="1411" w:type="dxa"/>
          </w:tcPr>
          <w:p w:rsidR="002B60E3" w:rsidRPr="007A22B1" w:rsidRDefault="002B60E3" w:rsidP="00AF5F3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A22B1">
              <w:rPr>
                <w:b/>
              </w:rPr>
              <w:t>Данные Участника</w:t>
            </w:r>
          </w:p>
        </w:tc>
        <w:tc>
          <w:tcPr>
            <w:tcW w:w="1723" w:type="dxa"/>
          </w:tcPr>
          <w:p w:rsidR="002B60E3" w:rsidRPr="007A22B1" w:rsidRDefault="002B60E3" w:rsidP="00AF5F3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A22B1">
              <w:rPr>
                <w:b/>
              </w:rPr>
              <w:t>Примечание</w:t>
            </w:r>
          </w:p>
        </w:tc>
      </w:tr>
      <w:tr w:rsidR="002B60E3" w:rsidRPr="007A22B1" w:rsidTr="00190976">
        <w:trPr>
          <w:tblHeader/>
          <w:jc w:val="center"/>
        </w:trPr>
        <w:tc>
          <w:tcPr>
            <w:tcW w:w="900" w:type="dxa"/>
          </w:tcPr>
          <w:p w:rsidR="002B60E3" w:rsidRPr="007A22B1" w:rsidRDefault="002B60E3" w:rsidP="00AF5F3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A22B1">
              <w:rPr>
                <w:b/>
              </w:rPr>
              <w:t>1</w:t>
            </w:r>
          </w:p>
        </w:tc>
        <w:tc>
          <w:tcPr>
            <w:tcW w:w="4320" w:type="dxa"/>
          </w:tcPr>
          <w:p w:rsidR="002B60E3" w:rsidRPr="007A22B1" w:rsidRDefault="002B60E3" w:rsidP="00AF5F3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A22B1">
              <w:rPr>
                <w:b/>
              </w:rPr>
              <w:t>2</w:t>
            </w:r>
          </w:p>
        </w:tc>
        <w:tc>
          <w:tcPr>
            <w:tcW w:w="1569" w:type="dxa"/>
          </w:tcPr>
          <w:p w:rsidR="002B60E3" w:rsidRPr="007A22B1" w:rsidRDefault="002B60E3" w:rsidP="00AF5F3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A22B1">
              <w:rPr>
                <w:b/>
              </w:rPr>
              <w:t>3</w:t>
            </w:r>
          </w:p>
        </w:tc>
        <w:tc>
          <w:tcPr>
            <w:tcW w:w="1411" w:type="dxa"/>
          </w:tcPr>
          <w:p w:rsidR="002B60E3" w:rsidRPr="007A22B1" w:rsidRDefault="002B60E3" w:rsidP="00AF5F3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A22B1">
              <w:rPr>
                <w:b/>
              </w:rPr>
              <w:t>4</w:t>
            </w:r>
          </w:p>
        </w:tc>
        <w:tc>
          <w:tcPr>
            <w:tcW w:w="1723" w:type="dxa"/>
          </w:tcPr>
          <w:p w:rsidR="002B60E3" w:rsidRPr="007A22B1" w:rsidRDefault="002B60E3" w:rsidP="00AF5F3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A22B1">
              <w:rPr>
                <w:b/>
              </w:rPr>
              <w:t>5</w:t>
            </w:r>
          </w:p>
        </w:tc>
      </w:tr>
      <w:tr w:rsidR="002B60E3" w:rsidRPr="007A22B1" w:rsidTr="00D965C8">
        <w:trPr>
          <w:trHeight w:val="577"/>
          <w:jc w:val="center"/>
        </w:trPr>
        <w:tc>
          <w:tcPr>
            <w:tcW w:w="900" w:type="dxa"/>
          </w:tcPr>
          <w:p w:rsidR="002B60E3" w:rsidRPr="00C05B5A" w:rsidRDefault="002B60E3" w:rsidP="00D965C8">
            <w:pPr>
              <w:autoSpaceDE w:val="0"/>
              <w:autoSpaceDN w:val="0"/>
              <w:adjustRightInd w:val="0"/>
              <w:jc w:val="center"/>
            </w:pPr>
            <w:r w:rsidRPr="00C05B5A">
              <w:rPr>
                <w:sz w:val="22"/>
                <w:szCs w:val="22"/>
              </w:rPr>
              <w:t>1</w:t>
            </w:r>
          </w:p>
        </w:tc>
        <w:tc>
          <w:tcPr>
            <w:tcW w:w="4320" w:type="dxa"/>
          </w:tcPr>
          <w:p w:rsidR="002B60E3" w:rsidRPr="006A719D" w:rsidRDefault="002B60E3" w:rsidP="00D965C8">
            <w:pPr>
              <w:autoSpaceDE w:val="0"/>
              <w:autoSpaceDN w:val="0"/>
              <w:adjustRightInd w:val="0"/>
              <w:rPr>
                <w:i/>
              </w:rPr>
            </w:pPr>
            <w:r w:rsidRPr="006A719D">
              <w:rPr>
                <w:sz w:val="22"/>
                <w:szCs w:val="22"/>
              </w:rPr>
              <w:t xml:space="preserve">Цена договора, включая НДС (цифрами и прописью) / </w:t>
            </w:r>
            <w:r w:rsidRPr="006A719D">
              <w:rPr>
                <w:i/>
                <w:sz w:val="22"/>
                <w:szCs w:val="22"/>
              </w:rPr>
              <w:t>если участник закупки осв</w:t>
            </w:r>
            <w:r w:rsidRPr="006A719D">
              <w:rPr>
                <w:i/>
                <w:sz w:val="22"/>
                <w:szCs w:val="22"/>
              </w:rPr>
              <w:t>о</w:t>
            </w:r>
            <w:r w:rsidRPr="006A719D">
              <w:rPr>
                <w:i/>
                <w:sz w:val="22"/>
                <w:szCs w:val="22"/>
              </w:rPr>
              <w:t>божден от уплаты НДС указывается «без учета НДС» и реквизиты документа – о</w:t>
            </w:r>
            <w:r w:rsidRPr="006A719D">
              <w:rPr>
                <w:i/>
                <w:sz w:val="22"/>
                <w:szCs w:val="22"/>
              </w:rPr>
              <w:t>с</w:t>
            </w:r>
            <w:r w:rsidRPr="006A719D">
              <w:rPr>
                <w:i/>
                <w:sz w:val="22"/>
                <w:szCs w:val="22"/>
              </w:rPr>
              <w:t>нования освобождения от уплаты НДС.</w:t>
            </w:r>
          </w:p>
        </w:tc>
        <w:tc>
          <w:tcPr>
            <w:tcW w:w="1569" w:type="dxa"/>
          </w:tcPr>
          <w:p w:rsidR="002B60E3" w:rsidRPr="006A719D" w:rsidRDefault="002B60E3" w:rsidP="00D965C8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rPr>
                <w:sz w:val="22"/>
                <w:szCs w:val="22"/>
              </w:rPr>
              <w:t xml:space="preserve">580 000, 00 </w:t>
            </w:r>
            <w:r w:rsidRPr="006A719D">
              <w:rPr>
                <w:sz w:val="22"/>
                <w:szCs w:val="22"/>
              </w:rPr>
              <w:t>руб.</w:t>
            </w:r>
            <w:r>
              <w:rPr>
                <w:sz w:val="22"/>
                <w:szCs w:val="22"/>
              </w:rPr>
              <w:t xml:space="preserve"> с учетом НДС.</w:t>
            </w:r>
          </w:p>
        </w:tc>
        <w:tc>
          <w:tcPr>
            <w:tcW w:w="1411" w:type="dxa"/>
          </w:tcPr>
          <w:p w:rsidR="002B60E3" w:rsidRPr="006A719D" w:rsidRDefault="002B60E3" w:rsidP="00D965C8">
            <w:pPr>
              <w:autoSpaceDE w:val="0"/>
              <w:autoSpaceDN w:val="0"/>
              <w:adjustRightInd w:val="0"/>
              <w:jc w:val="center"/>
            </w:pPr>
            <w:r w:rsidRPr="002572B6">
              <w:rPr>
                <w:sz w:val="22"/>
                <w:szCs w:val="22"/>
              </w:rPr>
              <w:t>ООО «КПО»</w:t>
            </w:r>
          </w:p>
        </w:tc>
        <w:tc>
          <w:tcPr>
            <w:tcW w:w="1723" w:type="dxa"/>
          </w:tcPr>
          <w:p w:rsidR="002B60E3" w:rsidRPr="007A22B1" w:rsidRDefault="002B60E3" w:rsidP="00027B11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C05B5A">
              <w:rPr>
                <w:sz w:val="18"/>
                <w:szCs w:val="18"/>
              </w:rPr>
              <w:t xml:space="preserve">в соответствии с формой </w:t>
            </w:r>
            <w:r>
              <w:rPr>
                <w:sz w:val="18"/>
                <w:szCs w:val="18"/>
              </w:rPr>
              <w:t>1</w:t>
            </w:r>
            <w:r w:rsidRPr="00C05B5A">
              <w:rPr>
                <w:sz w:val="18"/>
                <w:szCs w:val="18"/>
              </w:rPr>
              <w:t xml:space="preserve">.4.2.1 Раздела </w:t>
            </w:r>
            <w:r>
              <w:rPr>
                <w:sz w:val="18"/>
                <w:szCs w:val="18"/>
              </w:rPr>
              <w:t>1</w:t>
            </w:r>
            <w:r w:rsidRPr="00C05B5A">
              <w:rPr>
                <w:sz w:val="18"/>
                <w:szCs w:val="18"/>
              </w:rPr>
              <w:t>.4 ко</w:t>
            </w:r>
            <w:r w:rsidRPr="00C05B5A">
              <w:rPr>
                <w:sz w:val="18"/>
                <w:szCs w:val="18"/>
              </w:rPr>
              <w:t>н</w:t>
            </w:r>
            <w:r w:rsidRPr="00C05B5A">
              <w:rPr>
                <w:sz w:val="18"/>
                <w:szCs w:val="18"/>
              </w:rPr>
              <w:t>курсной докуме</w:t>
            </w:r>
            <w:r w:rsidRPr="00C05B5A">
              <w:rPr>
                <w:sz w:val="18"/>
                <w:szCs w:val="18"/>
              </w:rPr>
              <w:t>н</w:t>
            </w:r>
            <w:r w:rsidRPr="00C05B5A">
              <w:rPr>
                <w:sz w:val="18"/>
                <w:szCs w:val="18"/>
              </w:rPr>
              <w:t>тации (Прилож</w:t>
            </w:r>
            <w:r w:rsidRPr="00C05B5A">
              <w:rPr>
                <w:sz w:val="18"/>
                <w:szCs w:val="18"/>
              </w:rPr>
              <w:t>е</w:t>
            </w:r>
            <w:r w:rsidRPr="00C05B5A">
              <w:rPr>
                <w:sz w:val="18"/>
                <w:szCs w:val="18"/>
              </w:rPr>
              <w:t>ние №</w:t>
            </w:r>
            <w:r>
              <w:rPr>
                <w:sz w:val="18"/>
                <w:szCs w:val="18"/>
              </w:rPr>
              <w:t xml:space="preserve"> 1</w:t>
            </w:r>
            <w:r w:rsidRPr="00C05B5A">
              <w:rPr>
                <w:sz w:val="18"/>
                <w:szCs w:val="18"/>
              </w:rPr>
              <w:t xml:space="preserve"> к заявке)</w:t>
            </w:r>
          </w:p>
        </w:tc>
      </w:tr>
      <w:tr w:rsidR="002B60E3" w:rsidRPr="007A22B1" w:rsidTr="00D965C8">
        <w:trPr>
          <w:trHeight w:val="577"/>
          <w:jc w:val="center"/>
        </w:trPr>
        <w:tc>
          <w:tcPr>
            <w:tcW w:w="900" w:type="dxa"/>
          </w:tcPr>
          <w:p w:rsidR="002B60E3" w:rsidRPr="007A22B1" w:rsidRDefault="002B60E3" w:rsidP="00D965C8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4320" w:type="dxa"/>
          </w:tcPr>
          <w:p w:rsidR="002B60E3" w:rsidRPr="006A719D" w:rsidRDefault="002B60E3" w:rsidP="00D965C8">
            <w:pPr>
              <w:autoSpaceDE w:val="0"/>
              <w:autoSpaceDN w:val="0"/>
              <w:adjustRightInd w:val="0"/>
            </w:pPr>
            <w:r w:rsidRPr="006A719D">
              <w:rPr>
                <w:sz w:val="22"/>
                <w:szCs w:val="22"/>
              </w:rPr>
              <w:t>Предложение о качестве услуг</w:t>
            </w:r>
          </w:p>
        </w:tc>
        <w:tc>
          <w:tcPr>
            <w:tcW w:w="1569" w:type="dxa"/>
          </w:tcPr>
          <w:p w:rsidR="002B60E3" w:rsidRPr="006A719D" w:rsidRDefault="002B60E3" w:rsidP="00D965C8">
            <w:pPr>
              <w:autoSpaceDE w:val="0"/>
              <w:autoSpaceDN w:val="0"/>
              <w:adjustRightInd w:val="0"/>
              <w:jc w:val="center"/>
            </w:pPr>
            <w:r w:rsidRPr="006A719D">
              <w:rPr>
                <w:sz w:val="22"/>
                <w:szCs w:val="22"/>
              </w:rPr>
              <w:t>есть/нет</w:t>
            </w:r>
          </w:p>
          <w:p w:rsidR="002B60E3" w:rsidRPr="006A719D" w:rsidRDefault="002B60E3" w:rsidP="00D965C8">
            <w:pPr>
              <w:autoSpaceDE w:val="0"/>
              <w:autoSpaceDN w:val="0"/>
              <w:adjustRightInd w:val="0"/>
              <w:spacing w:after="0"/>
              <w:jc w:val="center"/>
            </w:pPr>
            <w:r w:rsidRPr="006A719D">
              <w:rPr>
                <w:sz w:val="22"/>
                <w:szCs w:val="22"/>
              </w:rPr>
              <w:t>(кол-во лист.)</w:t>
            </w:r>
          </w:p>
        </w:tc>
        <w:tc>
          <w:tcPr>
            <w:tcW w:w="1411" w:type="dxa"/>
          </w:tcPr>
          <w:p w:rsidR="002B60E3" w:rsidRPr="006A719D" w:rsidRDefault="002B60E3" w:rsidP="00D965C8">
            <w:pPr>
              <w:autoSpaceDE w:val="0"/>
              <w:autoSpaceDN w:val="0"/>
              <w:adjustRightInd w:val="0"/>
              <w:jc w:val="center"/>
            </w:pPr>
            <w:r w:rsidRPr="002572B6">
              <w:rPr>
                <w:sz w:val="22"/>
                <w:szCs w:val="22"/>
              </w:rPr>
              <w:t>ООО «КПО»</w:t>
            </w:r>
          </w:p>
        </w:tc>
        <w:tc>
          <w:tcPr>
            <w:tcW w:w="1723" w:type="dxa"/>
          </w:tcPr>
          <w:p w:rsidR="002B60E3" w:rsidRPr="007A22B1" w:rsidRDefault="002B60E3" w:rsidP="00D965C8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7A22B1">
              <w:rPr>
                <w:sz w:val="18"/>
                <w:szCs w:val="18"/>
              </w:rPr>
              <w:t xml:space="preserve">в соответствии с </w:t>
            </w:r>
            <w:r w:rsidRPr="002A4C72">
              <w:rPr>
                <w:sz w:val="18"/>
                <w:szCs w:val="18"/>
              </w:rPr>
              <w:t>формой 1.4.2.2.</w:t>
            </w:r>
            <w:r>
              <w:rPr>
                <w:color w:val="FF0000"/>
                <w:sz w:val="18"/>
                <w:szCs w:val="18"/>
              </w:rPr>
              <w:t xml:space="preserve"> </w:t>
            </w:r>
            <w:r w:rsidRPr="007A22B1">
              <w:rPr>
                <w:sz w:val="18"/>
                <w:szCs w:val="18"/>
              </w:rPr>
              <w:t xml:space="preserve">Раздела </w:t>
            </w:r>
            <w:r>
              <w:rPr>
                <w:sz w:val="18"/>
                <w:szCs w:val="18"/>
              </w:rPr>
              <w:t>1</w:t>
            </w:r>
            <w:r w:rsidRPr="007A22B1">
              <w:rPr>
                <w:sz w:val="18"/>
                <w:szCs w:val="18"/>
              </w:rPr>
              <w:t>.4 ко</w:t>
            </w:r>
            <w:r w:rsidRPr="007A22B1">
              <w:rPr>
                <w:sz w:val="18"/>
                <w:szCs w:val="18"/>
              </w:rPr>
              <w:t>н</w:t>
            </w:r>
            <w:r w:rsidRPr="007A22B1">
              <w:rPr>
                <w:sz w:val="18"/>
                <w:szCs w:val="18"/>
              </w:rPr>
              <w:t>курсной докуме</w:t>
            </w:r>
            <w:r w:rsidRPr="007A22B1">
              <w:rPr>
                <w:sz w:val="18"/>
                <w:szCs w:val="18"/>
              </w:rPr>
              <w:t>н</w:t>
            </w:r>
            <w:r w:rsidRPr="007A22B1">
              <w:rPr>
                <w:sz w:val="18"/>
                <w:szCs w:val="18"/>
              </w:rPr>
              <w:t>тации (Прилож</w:t>
            </w:r>
            <w:r w:rsidRPr="007A22B1">
              <w:rPr>
                <w:sz w:val="18"/>
                <w:szCs w:val="18"/>
              </w:rPr>
              <w:t>е</w:t>
            </w:r>
            <w:r>
              <w:rPr>
                <w:sz w:val="18"/>
                <w:szCs w:val="18"/>
              </w:rPr>
              <w:t>ние № 2</w:t>
            </w:r>
            <w:r w:rsidRPr="007A22B1">
              <w:rPr>
                <w:sz w:val="18"/>
                <w:szCs w:val="18"/>
              </w:rPr>
              <w:t xml:space="preserve"> к заявке)</w:t>
            </w:r>
          </w:p>
        </w:tc>
      </w:tr>
      <w:tr w:rsidR="002B60E3" w:rsidRPr="007A22B1" w:rsidTr="00D965C8">
        <w:trPr>
          <w:trHeight w:val="633"/>
          <w:jc w:val="center"/>
        </w:trPr>
        <w:tc>
          <w:tcPr>
            <w:tcW w:w="900" w:type="dxa"/>
          </w:tcPr>
          <w:p w:rsidR="002B60E3" w:rsidRPr="007A22B1" w:rsidRDefault="002B60E3" w:rsidP="00D965C8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4320" w:type="dxa"/>
          </w:tcPr>
          <w:p w:rsidR="002B60E3" w:rsidRPr="006A719D" w:rsidRDefault="002B60E3" w:rsidP="00D965C8">
            <w:pPr>
              <w:autoSpaceDE w:val="0"/>
              <w:autoSpaceDN w:val="0"/>
              <w:adjustRightInd w:val="0"/>
            </w:pPr>
            <w:r w:rsidRPr="006A719D">
              <w:rPr>
                <w:sz w:val="22"/>
                <w:szCs w:val="22"/>
              </w:rPr>
              <w:t>Квалификация участника конкурса</w:t>
            </w:r>
          </w:p>
        </w:tc>
        <w:tc>
          <w:tcPr>
            <w:tcW w:w="1569" w:type="dxa"/>
          </w:tcPr>
          <w:p w:rsidR="002B60E3" w:rsidRPr="006A719D" w:rsidRDefault="002B60E3" w:rsidP="00D965C8">
            <w:pPr>
              <w:autoSpaceDE w:val="0"/>
              <w:autoSpaceDN w:val="0"/>
              <w:adjustRightInd w:val="0"/>
              <w:jc w:val="center"/>
            </w:pPr>
            <w:r w:rsidRPr="006A719D">
              <w:rPr>
                <w:sz w:val="22"/>
                <w:szCs w:val="22"/>
              </w:rPr>
              <w:t>есть/нет</w:t>
            </w:r>
          </w:p>
          <w:p w:rsidR="002B60E3" w:rsidRPr="006A719D" w:rsidRDefault="002B60E3" w:rsidP="00D965C8">
            <w:pPr>
              <w:autoSpaceDE w:val="0"/>
              <w:autoSpaceDN w:val="0"/>
              <w:adjustRightInd w:val="0"/>
              <w:spacing w:after="0"/>
              <w:jc w:val="center"/>
              <w:rPr>
                <w:highlight w:val="yellow"/>
              </w:rPr>
            </w:pPr>
            <w:r w:rsidRPr="006A719D">
              <w:rPr>
                <w:sz w:val="22"/>
                <w:szCs w:val="22"/>
              </w:rPr>
              <w:t>(кол-во лист.)</w:t>
            </w:r>
          </w:p>
        </w:tc>
        <w:tc>
          <w:tcPr>
            <w:tcW w:w="1411" w:type="dxa"/>
          </w:tcPr>
          <w:p w:rsidR="002B60E3" w:rsidRPr="006A719D" w:rsidRDefault="002B60E3" w:rsidP="00D965C8">
            <w:pPr>
              <w:autoSpaceDE w:val="0"/>
              <w:autoSpaceDN w:val="0"/>
              <w:adjustRightInd w:val="0"/>
              <w:jc w:val="center"/>
            </w:pPr>
            <w:r w:rsidRPr="002572B6">
              <w:rPr>
                <w:sz w:val="22"/>
                <w:szCs w:val="22"/>
              </w:rPr>
              <w:t>ООО «КПО»</w:t>
            </w:r>
          </w:p>
        </w:tc>
        <w:tc>
          <w:tcPr>
            <w:tcW w:w="1723" w:type="dxa"/>
          </w:tcPr>
          <w:p w:rsidR="002B60E3" w:rsidRPr="007A22B1" w:rsidRDefault="002B60E3" w:rsidP="00027B11">
            <w:pPr>
              <w:autoSpaceDE w:val="0"/>
              <w:autoSpaceDN w:val="0"/>
              <w:adjustRightInd w:val="0"/>
              <w:jc w:val="left"/>
              <w:rPr>
                <w:sz w:val="18"/>
                <w:szCs w:val="18"/>
              </w:rPr>
            </w:pPr>
            <w:r w:rsidRPr="007A22B1">
              <w:rPr>
                <w:sz w:val="18"/>
                <w:szCs w:val="18"/>
              </w:rPr>
              <w:t xml:space="preserve">в соответствии с формой </w:t>
            </w:r>
            <w:r>
              <w:rPr>
                <w:sz w:val="18"/>
                <w:szCs w:val="18"/>
              </w:rPr>
              <w:t>1</w:t>
            </w:r>
            <w:r w:rsidRPr="007A22B1">
              <w:rPr>
                <w:sz w:val="18"/>
                <w:szCs w:val="18"/>
              </w:rPr>
              <w:t>.4.</w:t>
            </w:r>
            <w:r>
              <w:rPr>
                <w:sz w:val="18"/>
                <w:szCs w:val="18"/>
              </w:rPr>
              <w:t>3</w:t>
            </w:r>
            <w:r w:rsidRPr="007A22B1">
              <w:rPr>
                <w:sz w:val="18"/>
                <w:szCs w:val="18"/>
              </w:rPr>
              <w:t xml:space="preserve"> Ра</w:t>
            </w:r>
            <w:r w:rsidRPr="007A22B1">
              <w:rPr>
                <w:sz w:val="18"/>
                <w:szCs w:val="18"/>
              </w:rPr>
              <w:t>з</w:t>
            </w:r>
            <w:r w:rsidRPr="007A22B1">
              <w:rPr>
                <w:sz w:val="18"/>
                <w:szCs w:val="18"/>
              </w:rPr>
              <w:t xml:space="preserve">дела </w:t>
            </w:r>
            <w:r>
              <w:rPr>
                <w:sz w:val="18"/>
                <w:szCs w:val="18"/>
              </w:rPr>
              <w:t>1</w:t>
            </w:r>
            <w:r w:rsidRPr="007A22B1">
              <w:rPr>
                <w:sz w:val="18"/>
                <w:szCs w:val="18"/>
              </w:rPr>
              <w:t>.4 конкур</w:t>
            </w:r>
            <w:r w:rsidRPr="007A22B1">
              <w:rPr>
                <w:sz w:val="18"/>
                <w:szCs w:val="18"/>
              </w:rPr>
              <w:t>с</w:t>
            </w:r>
            <w:r w:rsidRPr="007A22B1">
              <w:rPr>
                <w:sz w:val="18"/>
                <w:szCs w:val="18"/>
              </w:rPr>
              <w:t>ной документации (Приложение №</w:t>
            </w:r>
            <w:r>
              <w:rPr>
                <w:sz w:val="18"/>
                <w:szCs w:val="18"/>
              </w:rPr>
              <w:t xml:space="preserve"> 3</w:t>
            </w:r>
            <w:r w:rsidRPr="007A22B1">
              <w:rPr>
                <w:sz w:val="18"/>
                <w:szCs w:val="18"/>
              </w:rPr>
              <w:t xml:space="preserve"> к заявке)</w:t>
            </w:r>
          </w:p>
        </w:tc>
      </w:tr>
    </w:tbl>
    <w:p w:rsidR="002B60E3" w:rsidRDefault="002B60E3" w:rsidP="00AF5F34">
      <w:pPr>
        <w:tabs>
          <w:tab w:val="left" w:pos="708"/>
        </w:tabs>
        <w:spacing w:after="0"/>
        <w:ind w:firstLine="540"/>
      </w:pPr>
    </w:p>
    <w:p w:rsidR="002B60E3" w:rsidRDefault="002B60E3" w:rsidP="00AF5F34">
      <w:pPr>
        <w:tabs>
          <w:tab w:val="left" w:pos="708"/>
        </w:tabs>
        <w:spacing w:after="0"/>
        <w:ind w:firstLine="540"/>
      </w:pPr>
    </w:p>
    <w:p w:rsidR="002B60E3" w:rsidRDefault="002B60E3" w:rsidP="00AF5F34">
      <w:pPr>
        <w:tabs>
          <w:tab w:val="left" w:pos="708"/>
        </w:tabs>
        <w:spacing w:after="0"/>
        <w:ind w:firstLine="540"/>
      </w:pPr>
    </w:p>
    <w:p w:rsidR="002B60E3" w:rsidRPr="007A22B1" w:rsidRDefault="002B60E3" w:rsidP="00AF5F34">
      <w:pPr>
        <w:tabs>
          <w:tab w:val="left" w:pos="708"/>
        </w:tabs>
        <w:spacing w:after="0"/>
        <w:ind w:firstLine="540"/>
      </w:pPr>
      <w:r w:rsidRPr="007A22B1">
        <w:t>3. Заявка на участие в конкурсе имеет следующие приложения:</w:t>
      </w:r>
    </w:p>
    <w:p w:rsidR="002B60E3" w:rsidRPr="007A22B1" w:rsidRDefault="002B60E3" w:rsidP="00AF5F34">
      <w:pPr>
        <w:tabs>
          <w:tab w:val="left" w:pos="708"/>
        </w:tabs>
        <w:spacing w:after="0"/>
        <w:ind w:firstLine="540"/>
      </w:pPr>
      <w:r w:rsidRPr="007A22B1">
        <w:t xml:space="preserve">3.1. Предложение о цене договора на </w:t>
      </w:r>
      <w:r>
        <w:t>1 лист 5. (Приложение № 1</w:t>
      </w:r>
      <w:r w:rsidRPr="007A22B1">
        <w:t xml:space="preserve"> к заявке на участие в конкурсе</w:t>
      </w:r>
      <w:r w:rsidRPr="007A22B1">
        <w:rPr>
          <w:i/>
        </w:rPr>
        <w:t>)</w:t>
      </w:r>
      <w:r w:rsidRPr="007A22B1">
        <w:t>.</w:t>
      </w:r>
    </w:p>
    <w:p w:rsidR="002B60E3" w:rsidRPr="007A22B1" w:rsidRDefault="002B60E3" w:rsidP="00AF5F34">
      <w:pPr>
        <w:tabs>
          <w:tab w:val="left" w:pos="708"/>
        </w:tabs>
        <w:spacing w:after="0"/>
        <w:ind w:firstLine="540"/>
      </w:pPr>
      <w:r w:rsidRPr="002B5253">
        <w:t xml:space="preserve">3.2. Предложение о качестве услуг </w:t>
      </w:r>
      <w:r>
        <w:t>на 1 лист 6</w:t>
      </w:r>
      <w:r w:rsidRPr="0047600A">
        <w:t>. (Приложение №</w:t>
      </w:r>
      <w:r>
        <w:t>2</w:t>
      </w:r>
      <w:r w:rsidRPr="0047600A">
        <w:t xml:space="preserve"> к заявке на участие в конкурсе).</w:t>
      </w:r>
    </w:p>
    <w:p w:rsidR="002B60E3" w:rsidRPr="00CE1B6E" w:rsidRDefault="002B60E3" w:rsidP="00AF5F34">
      <w:pPr>
        <w:tabs>
          <w:tab w:val="left" w:pos="708"/>
        </w:tabs>
        <w:spacing w:after="0"/>
        <w:ind w:firstLine="540"/>
        <w:rPr>
          <w:sz w:val="16"/>
          <w:szCs w:val="16"/>
        </w:rPr>
      </w:pPr>
      <w:bookmarkStart w:id="2" w:name="_GoBack"/>
      <w:bookmarkEnd w:id="2"/>
      <w:r w:rsidRPr="007A22B1">
        <w:t>4. Мы ознакомлены с материалами</w:t>
      </w:r>
      <w:r w:rsidRPr="007A22B1">
        <w:rPr>
          <w:i/>
        </w:rPr>
        <w:t xml:space="preserve">, </w:t>
      </w:r>
      <w:r w:rsidRPr="007A22B1">
        <w:t>содержащимися в Технической части (часть III) конкурсной документации, влияющими на цену договора. Цена, указанная в нашем предл</w:t>
      </w:r>
      <w:r w:rsidRPr="007A22B1">
        <w:t>о</w:t>
      </w:r>
      <w:r w:rsidRPr="007A22B1">
        <w:t xml:space="preserve">жении, включает в себя </w:t>
      </w:r>
      <w:r>
        <w:t xml:space="preserve">_____________________ </w:t>
      </w:r>
    </w:p>
    <w:p w:rsidR="002B60E3" w:rsidRPr="007A22B1" w:rsidRDefault="002B60E3" w:rsidP="002A4C72">
      <w:pPr>
        <w:spacing w:after="0"/>
      </w:pPr>
      <w:r w:rsidRPr="007A22B1">
        <w:t>5. Если наши предложения, изложенные выше, будут приняты, мы берем на себя обязател</w:t>
      </w:r>
      <w:r w:rsidRPr="007A22B1">
        <w:t>ь</w:t>
      </w:r>
      <w:r w:rsidRPr="007A22B1">
        <w:t xml:space="preserve">ство </w:t>
      </w:r>
      <w:r>
        <w:t>выполнить работы</w:t>
      </w:r>
      <w:r w:rsidRPr="007A22B1">
        <w:t xml:space="preserve"> в соответствии с требованиями конкурсной документации, утве</w:t>
      </w:r>
      <w:r w:rsidRPr="007A22B1">
        <w:t>р</w:t>
      </w:r>
      <w:r w:rsidRPr="007A22B1">
        <w:t xml:space="preserve">жденным </w:t>
      </w:r>
      <w:r w:rsidRPr="002A4C72">
        <w:t>Техническим заданием</w:t>
      </w:r>
      <w:r w:rsidRPr="007A22B1">
        <w:t xml:space="preserve"> </w:t>
      </w:r>
      <w:r w:rsidRPr="00FD2BA9">
        <w:t>на право заключение договора, на проектирование объекта</w:t>
      </w:r>
      <w:r>
        <w:rPr>
          <w:bCs/>
          <w:iCs/>
        </w:rPr>
        <w:t>.</w:t>
      </w:r>
      <w:r>
        <w:t xml:space="preserve"> </w:t>
      </w:r>
      <w:r w:rsidRPr="007A22B1">
        <w:t>и согласно нашим предложениям, которые мы просим включить в договор.</w:t>
      </w:r>
    </w:p>
    <w:p w:rsidR="002B60E3" w:rsidRDefault="002B60E3" w:rsidP="00AF5F34">
      <w:pPr>
        <w:widowControl w:val="0"/>
        <w:autoSpaceDE w:val="0"/>
        <w:autoSpaceDN w:val="0"/>
        <w:adjustRightInd w:val="0"/>
        <w:spacing w:after="0"/>
        <w:ind w:right="142" w:firstLine="567"/>
      </w:pPr>
      <w:r w:rsidRPr="007A22B1">
        <w:t xml:space="preserve">6. </w:t>
      </w:r>
      <w:r w:rsidRPr="0046588B">
        <w:rPr>
          <w:shd w:val="clear" w:color="auto" w:fill="FFFFFF"/>
        </w:rPr>
        <w:t xml:space="preserve">Настоящим </w:t>
      </w:r>
      <w:r w:rsidRPr="000D3750">
        <w:t xml:space="preserve">декларируем о соответствии участника открытого </w:t>
      </w:r>
      <w:r>
        <w:t>конкурса</w:t>
      </w:r>
    </w:p>
    <w:p w:rsidR="002B60E3" w:rsidRPr="00AF72CB" w:rsidRDefault="002B60E3" w:rsidP="00AF72CB">
      <w:pPr>
        <w:widowControl w:val="0"/>
        <w:autoSpaceDE w:val="0"/>
        <w:autoSpaceDN w:val="0"/>
        <w:adjustRightInd w:val="0"/>
        <w:spacing w:after="0"/>
        <w:ind w:right="142"/>
        <w:jc w:val="center"/>
        <w:rPr>
          <w:u w:val="single"/>
        </w:rPr>
      </w:pPr>
      <w:r w:rsidRPr="00AF72CB">
        <w:rPr>
          <w:u w:val="single"/>
        </w:rPr>
        <w:t>Общество с ограниченной ответственностью « Кузбасская Проектная Организация»</w:t>
      </w:r>
    </w:p>
    <w:p w:rsidR="002B60E3" w:rsidRPr="00C96F90" w:rsidRDefault="002B60E3" w:rsidP="00AF72CB">
      <w:pPr>
        <w:widowControl w:val="0"/>
        <w:autoSpaceDE w:val="0"/>
        <w:autoSpaceDN w:val="0"/>
        <w:adjustRightInd w:val="0"/>
        <w:spacing w:after="0"/>
        <w:ind w:right="142"/>
        <w:jc w:val="center"/>
        <w:rPr>
          <w:vertAlign w:val="superscript"/>
        </w:rPr>
      </w:pPr>
      <w:r w:rsidRPr="00AF72CB">
        <w:rPr>
          <w:vertAlign w:val="superscript"/>
        </w:rPr>
        <w:t xml:space="preserve"> </w:t>
      </w:r>
      <w:r w:rsidRPr="00C96F90">
        <w:rPr>
          <w:vertAlign w:val="superscript"/>
        </w:rPr>
        <w:t xml:space="preserve">(наименование участника </w:t>
      </w:r>
      <w:r>
        <w:rPr>
          <w:vertAlign w:val="superscript"/>
        </w:rPr>
        <w:t>конкурса</w:t>
      </w:r>
      <w:r w:rsidRPr="00C96F90">
        <w:rPr>
          <w:vertAlign w:val="superscript"/>
        </w:rPr>
        <w:t>)</w:t>
      </w:r>
    </w:p>
    <w:p w:rsidR="002B60E3" w:rsidRDefault="002B60E3" w:rsidP="00AF5F34">
      <w:pPr>
        <w:widowControl w:val="0"/>
        <w:autoSpaceDE w:val="0"/>
        <w:autoSpaceDN w:val="0"/>
        <w:adjustRightInd w:val="0"/>
        <w:spacing w:after="0"/>
        <w:ind w:right="142"/>
      </w:pPr>
      <w:r w:rsidRPr="0046588B">
        <w:rPr>
          <w:shd w:val="clear" w:color="auto" w:fill="FFFFFF"/>
        </w:rPr>
        <w:t>следующим требованиям:</w:t>
      </w:r>
    </w:p>
    <w:p w:rsidR="002B60E3" w:rsidRPr="00AF5F34" w:rsidRDefault="002B60E3" w:rsidP="00AF5F3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F5F34">
        <w:rPr>
          <w:rFonts w:ascii="Times New Roman" w:hAnsi="Times New Roman" w:cs="Times New Roman"/>
          <w:sz w:val="24"/>
          <w:szCs w:val="24"/>
        </w:rPr>
        <w:t>- непроведение ликвидации участника открытого конкурса - юридического лица и о</w:t>
      </w:r>
      <w:r w:rsidRPr="00AF5F34">
        <w:rPr>
          <w:rFonts w:ascii="Times New Roman" w:hAnsi="Times New Roman" w:cs="Times New Roman"/>
          <w:sz w:val="24"/>
          <w:szCs w:val="24"/>
        </w:rPr>
        <w:t>т</w:t>
      </w:r>
      <w:r w:rsidRPr="00AF5F34">
        <w:rPr>
          <w:rFonts w:ascii="Times New Roman" w:hAnsi="Times New Roman" w:cs="Times New Roman"/>
          <w:sz w:val="24"/>
          <w:szCs w:val="24"/>
        </w:rPr>
        <w:t>сутствие решения арбитражного суда о признании участника открытого конкурса - юридич</w:t>
      </w:r>
      <w:r w:rsidRPr="00AF5F34">
        <w:rPr>
          <w:rFonts w:ascii="Times New Roman" w:hAnsi="Times New Roman" w:cs="Times New Roman"/>
          <w:sz w:val="24"/>
          <w:szCs w:val="24"/>
        </w:rPr>
        <w:t>е</w:t>
      </w:r>
      <w:r w:rsidRPr="00AF5F34">
        <w:rPr>
          <w:rFonts w:ascii="Times New Roman" w:hAnsi="Times New Roman" w:cs="Times New Roman"/>
          <w:sz w:val="24"/>
          <w:szCs w:val="24"/>
        </w:rPr>
        <w:t>ского лица, физического лица, в том числе индивидуального предпринимателя банкротом и об открытии конкурсного производства;</w:t>
      </w:r>
    </w:p>
    <w:p w:rsidR="002B60E3" w:rsidRPr="00AF5F34" w:rsidRDefault="002B60E3" w:rsidP="00AF5F3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F5F34">
        <w:rPr>
          <w:rFonts w:ascii="Times New Roman" w:hAnsi="Times New Roman" w:cs="Times New Roman"/>
          <w:sz w:val="24"/>
          <w:szCs w:val="24"/>
        </w:rPr>
        <w:t>- неприостановление деятельности участника открытого конкурса в порядке, пред</w:t>
      </w:r>
      <w:r w:rsidRPr="00AF5F34">
        <w:rPr>
          <w:rFonts w:ascii="Times New Roman" w:hAnsi="Times New Roman" w:cs="Times New Roman"/>
          <w:sz w:val="24"/>
          <w:szCs w:val="24"/>
        </w:rPr>
        <w:t>у</w:t>
      </w:r>
      <w:r w:rsidRPr="00AF5F34">
        <w:rPr>
          <w:rFonts w:ascii="Times New Roman" w:hAnsi="Times New Roman" w:cs="Times New Roman"/>
          <w:sz w:val="24"/>
          <w:szCs w:val="24"/>
        </w:rPr>
        <w:t>смотренном Кодексом Российской Федерации об административных правонарушениях, на день подачи заявки на участие в закупке;</w:t>
      </w:r>
    </w:p>
    <w:p w:rsidR="002B60E3" w:rsidRPr="00AF5F34" w:rsidRDefault="002B60E3" w:rsidP="00AF5F3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F5F34">
        <w:rPr>
          <w:rFonts w:ascii="Times New Roman" w:hAnsi="Times New Roman" w:cs="Times New Roman"/>
          <w:sz w:val="24"/>
          <w:szCs w:val="24"/>
        </w:rPr>
        <w:t>- обладание участником открытого конкурса исключительными правами на результаты интеллектуальной деятельности (или правом использования указанных результатов с во</w:t>
      </w:r>
      <w:r w:rsidRPr="00AF5F34">
        <w:rPr>
          <w:rFonts w:ascii="Times New Roman" w:hAnsi="Times New Roman" w:cs="Times New Roman"/>
          <w:sz w:val="24"/>
          <w:szCs w:val="24"/>
        </w:rPr>
        <w:t>з</w:t>
      </w:r>
      <w:r w:rsidRPr="00AF5F34">
        <w:rPr>
          <w:rFonts w:ascii="Times New Roman" w:hAnsi="Times New Roman" w:cs="Times New Roman"/>
          <w:sz w:val="24"/>
          <w:szCs w:val="24"/>
        </w:rPr>
        <w:t>можностью предоставления такого права третьим лицам), если в связи с исполнением дог</w:t>
      </w:r>
      <w:r w:rsidRPr="00AF5F34">
        <w:rPr>
          <w:rFonts w:ascii="Times New Roman" w:hAnsi="Times New Roman" w:cs="Times New Roman"/>
          <w:sz w:val="24"/>
          <w:szCs w:val="24"/>
        </w:rPr>
        <w:t>о</w:t>
      </w:r>
      <w:r w:rsidRPr="00AF5F34">
        <w:rPr>
          <w:rFonts w:ascii="Times New Roman" w:hAnsi="Times New Roman" w:cs="Times New Roman"/>
          <w:sz w:val="24"/>
          <w:szCs w:val="24"/>
        </w:rPr>
        <w:t>вора Заказчик приобретает права на результаты интеллектуальной деятельности (или получ</w:t>
      </w:r>
      <w:r w:rsidRPr="00AF5F34">
        <w:rPr>
          <w:rFonts w:ascii="Times New Roman" w:hAnsi="Times New Roman" w:cs="Times New Roman"/>
          <w:sz w:val="24"/>
          <w:szCs w:val="24"/>
        </w:rPr>
        <w:t>а</w:t>
      </w:r>
      <w:r w:rsidRPr="00AF5F34">
        <w:rPr>
          <w:rFonts w:ascii="Times New Roman" w:hAnsi="Times New Roman" w:cs="Times New Roman"/>
          <w:sz w:val="24"/>
          <w:szCs w:val="24"/>
        </w:rPr>
        <w:t>ет право использования указанных результатов), за исключением случаев заключения дог</w:t>
      </w:r>
      <w:r w:rsidRPr="00AF5F34">
        <w:rPr>
          <w:rFonts w:ascii="Times New Roman" w:hAnsi="Times New Roman" w:cs="Times New Roman"/>
          <w:sz w:val="24"/>
          <w:szCs w:val="24"/>
        </w:rPr>
        <w:t>о</w:t>
      </w:r>
      <w:r w:rsidRPr="00AF5F34">
        <w:rPr>
          <w:rFonts w:ascii="Times New Roman" w:hAnsi="Times New Roman" w:cs="Times New Roman"/>
          <w:sz w:val="24"/>
          <w:szCs w:val="24"/>
        </w:rPr>
        <w:t>вора на создание произведений литературы или искусства (за исключением программ для электронно-вычислительных машин, баз данных), исполнения, а также заключения догов</w:t>
      </w:r>
      <w:r w:rsidRPr="00AF5F34">
        <w:rPr>
          <w:rFonts w:ascii="Times New Roman" w:hAnsi="Times New Roman" w:cs="Times New Roman"/>
          <w:sz w:val="24"/>
          <w:szCs w:val="24"/>
        </w:rPr>
        <w:t>о</w:t>
      </w:r>
      <w:r w:rsidRPr="00AF5F34">
        <w:rPr>
          <w:rFonts w:ascii="Times New Roman" w:hAnsi="Times New Roman" w:cs="Times New Roman"/>
          <w:sz w:val="24"/>
          <w:szCs w:val="24"/>
        </w:rPr>
        <w:t>ров на финансирование проката или показа национального фильма;</w:t>
      </w:r>
    </w:p>
    <w:p w:rsidR="002B60E3" w:rsidRPr="00AF5F34" w:rsidRDefault="002B60E3" w:rsidP="00AF5F3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F5F34">
        <w:rPr>
          <w:rFonts w:ascii="Times New Roman" w:hAnsi="Times New Roman" w:cs="Times New Roman"/>
          <w:sz w:val="24"/>
          <w:szCs w:val="24"/>
        </w:rPr>
        <w:t>- отсутствие у участника открытого конкурса недоимки по налогам, сборам, задолже</w:t>
      </w:r>
      <w:r w:rsidRPr="00AF5F34">
        <w:rPr>
          <w:rFonts w:ascii="Times New Roman" w:hAnsi="Times New Roman" w:cs="Times New Roman"/>
          <w:sz w:val="24"/>
          <w:szCs w:val="24"/>
        </w:rPr>
        <w:t>н</w:t>
      </w:r>
      <w:r w:rsidRPr="00AF5F34">
        <w:rPr>
          <w:rFonts w:ascii="Times New Roman" w:hAnsi="Times New Roman" w:cs="Times New Roman"/>
          <w:sz w:val="24"/>
          <w:szCs w:val="24"/>
        </w:rPr>
        <w:t>ности по иным обязательным платежам в бюджеты бюджетной системы Российской Федер</w:t>
      </w:r>
      <w:r w:rsidRPr="00AF5F34">
        <w:rPr>
          <w:rFonts w:ascii="Times New Roman" w:hAnsi="Times New Roman" w:cs="Times New Roman"/>
          <w:sz w:val="24"/>
          <w:szCs w:val="24"/>
        </w:rPr>
        <w:t>а</w:t>
      </w:r>
      <w:r w:rsidRPr="00AF5F34">
        <w:rPr>
          <w:rFonts w:ascii="Times New Roman" w:hAnsi="Times New Roman" w:cs="Times New Roman"/>
          <w:sz w:val="24"/>
          <w:szCs w:val="24"/>
        </w:rPr>
        <w:t>ции (за исключением сумм, на которые предоставлены отсрочка, рассрочка, инвестиционный налоговый кредит в соответствии с законодательством Российской Федерации о налогах и сборах, которые реструктурированы в соответствии с законодательством Российской Фед</w:t>
      </w:r>
      <w:r w:rsidRPr="00AF5F34">
        <w:rPr>
          <w:rFonts w:ascii="Times New Roman" w:hAnsi="Times New Roman" w:cs="Times New Roman"/>
          <w:sz w:val="24"/>
          <w:szCs w:val="24"/>
        </w:rPr>
        <w:t>е</w:t>
      </w:r>
      <w:r w:rsidRPr="00AF5F34">
        <w:rPr>
          <w:rFonts w:ascii="Times New Roman" w:hAnsi="Times New Roman" w:cs="Times New Roman"/>
          <w:sz w:val="24"/>
          <w:szCs w:val="24"/>
        </w:rPr>
        <w:t>рации, по которым имеется вступившее в законную силу решение суда о признании обяза</w:t>
      </w:r>
      <w:r w:rsidRPr="00AF5F34">
        <w:rPr>
          <w:rFonts w:ascii="Times New Roman" w:hAnsi="Times New Roman" w:cs="Times New Roman"/>
          <w:sz w:val="24"/>
          <w:szCs w:val="24"/>
        </w:rPr>
        <w:t>н</w:t>
      </w:r>
      <w:r w:rsidRPr="00AF5F34">
        <w:rPr>
          <w:rFonts w:ascii="Times New Roman" w:hAnsi="Times New Roman" w:cs="Times New Roman"/>
          <w:sz w:val="24"/>
          <w:szCs w:val="24"/>
        </w:rPr>
        <w:t>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сборах) за прошедший календарный год, размер которых превышает 25 процентов балансовой сто</w:t>
      </w:r>
      <w:r w:rsidRPr="00AF5F34">
        <w:rPr>
          <w:rFonts w:ascii="Times New Roman" w:hAnsi="Times New Roman" w:cs="Times New Roman"/>
          <w:sz w:val="24"/>
          <w:szCs w:val="24"/>
        </w:rPr>
        <w:t>и</w:t>
      </w:r>
      <w:r w:rsidRPr="00AF5F34">
        <w:rPr>
          <w:rFonts w:ascii="Times New Roman" w:hAnsi="Times New Roman" w:cs="Times New Roman"/>
          <w:sz w:val="24"/>
          <w:szCs w:val="24"/>
        </w:rPr>
        <w:t>мости активов участника закупки по данным бухгалтерской отчетности за последний отче</w:t>
      </w:r>
      <w:r w:rsidRPr="00AF5F34">
        <w:rPr>
          <w:rFonts w:ascii="Times New Roman" w:hAnsi="Times New Roman" w:cs="Times New Roman"/>
          <w:sz w:val="24"/>
          <w:szCs w:val="24"/>
        </w:rPr>
        <w:t>т</w:t>
      </w:r>
      <w:r w:rsidRPr="00AF5F34">
        <w:rPr>
          <w:rFonts w:ascii="Times New Roman" w:hAnsi="Times New Roman" w:cs="Times New Roman"/>
          <w:sz w:val="24"/>
          <w:szCs w:val="24"/>
        </w:rPr>
        <w:t>ный период. Участник закупки считается соответствующим установленному требованию в случае, если им подано заявление об обжаловании указанных недоимки, задолженности и решение по такому заявлению на дату рассмотрения заявки на участие в закупке не принято;</w:t>
      </w:r>
    </w:p>
    <w:p w:rsidR="002B60E3" w:rsidRPr="00AF5F34" w:rsidRDefault="002B60E3" w:rsidP="00AF5F3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F5F34">
        <w:rPr>
          <w:rFonts w:ascii="Times New Roman" w:hAnsi="Times New Roman" w:cs="Times New Roman"/>
          <w:sz w:val="24"/>
          <w:szCs w:val="24"/>
        </w:rPr>
        <w:t>-  отсутствие у участника открытого конкурса - физического лица либо у руководителя, членов коллегиального исполнительного органа и (или) главного бухгалтера юридического лица - участника открытого конкурса судимости за преступления в сфере экономики (за и</w:t>
      </w:r>
      <w:r w:rsidRPr="00AF5F34">
        <w:rPr>
          <w:rFonts w:ascii="Times New Roman" w:hAnsi="Times New Roman" w:cs="Times New Roman"/>
          <w:sz w:val="24"/>
          <w:szCs w:val="24"/>
        </w:rPr>
        <w:t>с</w:t>
      </w:r>
      <w:r w:rsidRPr="00AF5F34">
        <w:rPr>
          <w:rFonts w:ascii="Times New Roman" w:hAnsi="Times New Roman" w:cs="Times New Roman"/>
          <w:sz w:val="24"/>
          <w:szCs w:val="24"/>
        </w:rPr>
        <w:t>ключением лиц, у которых такая судимость погашена или снята), а также неприменение в отношении указанных физических лиц наказания в виде лишения права занимать определе</w:t>
      </w:r>
      <w:r w:rsidRPr="00AF5F34">
        <w:rPr>
          <w:rFonts w:ascii="Times New Roman" w:hAnsi="Times New Roman" w:cs="Times New Roman"/>
          <w:sz w:val="24"/>
          <w:szCs w:val="24"/>
        </w:rPr>
        <w:t>н</w:t>
      </w:r>
      <w:r w:rsidRPr="00AF5F34">
        <w:rPr>
          <w:rFonts w:ascii="Times New Roman" w:hAnsi="Times New Roman" w:cs="Times New Roman"/>
          <w:sz w:val="24"/>
          <w:szCs w:val="24"/>
        </w:rPr>
        <w:t>ные должности или заниматься определенной деятельностью, которые связаны с поставкой товара, выполнением работы, оказанием услуги, являющихся объектом осуществляемой з</w:t>
      </w:r>
      <w:r w:rsidRPr="00AF5F34">
        <w:rPr>
          <w:rFonts w:ascii="Times New Roman" w:hAnsi="Times New Roman" w:cs="Times New Roman"/>
          <w:sz w:val="24"/>
          <w:szCs w:val="24"/>
        </w:rPr>
        <w:t>а</w:t>
      </w:r>
      <w:r w:rsidRPr="00AF5F34">
        <w:rPr>
          <w:rFonts w:ascii="Times New Roman" w:hAnsi="Times New Roman" w:cs="Times New Roman"/>
          <w:sz w:val="24"/>
          <w:szCs w:val="24"/>
        </w:rPr>
        <w:t>купки, и административного наказания в виде дисквалификации;</w:t>
      </w:r>
    </w:p>
    <w:p w:rsidR="002B60E3" w:rsidRPr="00AF5F34" w:rsidRDefault="002B60E3" w:rsidP="00AF5F3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AF5F34">
        <w:rPr>
          <w:rFonts w:ascii="Times New Roman" w:hAnsi="Times New Roman" w:cs="Times New Roman"/>
          <w:sz w:val="24"/>
          <w:szCs w:val="24"/>
        </w:rPr>
        <w:t>- участник открытого конкурса не является офшорной компанией</w:t>
      </w:r>
      <w:r w:rsidRPr="00034807">
        <w:rPr>
          <w:rFonts w:ascii="Times New Roman" w:hAnsi="Times New Roman" w:cs="Times New Roman"/>
          <w:sz w:val="24"/>
          <w:szCs w:val="24"/>
        </w:rPr>
        <w:t>.</w:t>
      </w:r>
    </w:p>
    <w:p w:rsidR="002B60E3" w:rsidRPr="00AF5F34" w:rsidRDefault="002B60E3" w:rsidP="00AF5F34">
      <w:pPr>
        <w:spacing w:after="0"/>
        <w:ind w:firstLine="567"/>
      </w:pPr>
      <w:r>
        <w:t>7</w:t>
      </w:r>
      <w:r w:rsidRPr="007A22B1">
        <w:t>. Настоящим гарантируем достоверность представленной нами в заявке информации и подтверждаем право Заказчика, не противоречащее требованию формирования равных для всех Участников закупки условий, запрашивать в уполномоченных органах власти и у уп</w:t>
      </w:r>
      <w:r w:rsidRPr="007A22B1">
        <w:t>о</w:t>
      </w:r>
      <w:r w:rsidRPr="007A22B1">
        <w:t>мянутых в нашей заявке юридических и физических лиц информацию, уточняющую пре</w:t>
      </w:r>
      <w:r w:rsidRPr="007A22B1">
        <w:t>д</w:t>
      </w:r>
      <w:r w:rsidRPr="007A22B1">
        <w:t>ставленные нами в ней сведения, в том числе сведения о соисполнителях.</w:t>
      </w:r>
    </w:p>
    <w:p w:rsidR="002B60E3" w:rsidRPr="007A22B1" w:rsidRDefault="002B60E3" w:rsidP="00AF5F34">
      <w:pPr>
        <w:pStyle w:val="BodyText"/>
        <w:widowControl w:val="0"/>
        <w:tabs>
          <w:tab w:val="left" w:pos="708"/>
        </w:tabs>
        <w:spacing w:after="0"/>
        <w:ind w:firstLine="540"/>
        <w:rPr>
          <w:szCs w:val="24"/>
        </w:rPr>
      </w:pPr>
      <w:r>
        <w:rPr>
          <w:szCs w:val="24"/>
        </w:rPr>
        <w:t>8</w:t>
      </w:r>
      <w:r w:rsidRPr="007A22B1">
        <w:rPr>
          <w:szCs w:val="24"/>
        </w:rPr>
        <w:t>. В случае если наши предложения будут признаны лучшими, мы берем на себя обяз</w:t>
      </w:r>
      <w:r w:rsidRPr="007A22B1">
        <w:rPr>
          <w:szCs w:val="24"/>
        </w:rPr>
        <w:t>а</w:t>
      </w:r>
      <w:r w:rsidRPr="007A22B1">
        <w:rPr>
          <w:szCs w:val="24"/>
        </w:rPr>
        <w:t>тельства подписать со своей стороны</w:t>
      </w:r>
      <w:r w:rsidRPr="00AF5F34">
        <w:rPr>
          <w:szCs w:val="24"/>
        </w:rPr>
        <w:t xml:space="preserve"> </w:t>
      </w:r>
      <w:r w:rsidRPr="007A22B1">
        <w:rPr>
          <w:szCs w:val="24"/>
        </w:rPr>
        <w:t>договор в соответствии с требованиями конкурсной д</w:t>
      </w:r>
      <w:r w:rsidRPr="007A22B1">
        <w:rPr>
          <w:szCs w:val="24"/>
        </w:rPr>
        <w:t>о</w:t>
      </w:r>
      <w:r w:rsidRPr="007A22B1">
        <w:rPr>
          <w:szCs w:val="24"/>
        </w:rPr>
        <w:t xml:space="preserve">кументации и условиями наших предложений в срок не более </w:t>
      </w:r>
      <w:r>
        <w:rPr>
          <w:szCs w:val="24"/>
        </w:rPr>
        <w:t>10</w:t>
      </w:r>
      <w:r w:rsidRPr="007A22B1">
        <w:rPr>
          <w:szCs w:val="24"/>
        </w:rPr>
        <w:t xml:space="preserve"> дней со дня размещения </w:t>
      </w:r>
      <w:r>
        <w:rPr>
          <w:szCs w:val="24"/>
        </w:rPr>
        <w:t>в ЕИС</w:t>
      </w:r>
      <w:r w:rsidRPr="007A22B1">
        <w:rPr>
          <w:szCs w:val="24"/>
        </w:rPr>
        <w:t xml:space="preserve"> протокола об итогах конкурса.</w:t>
      </w:r>
    </w:p>
    <w:p w:rsidR="002B60E3" w:rsidRPr="007A22B1" w:rsidRDefault="002B60E3" w:rsidP="00AF5F34">
      <w:pPr>
        <w:pStyle w:val="BodyTextIndent"/>
        <w:tabs>
          <w:tab w:val="left" w:pos="708"/>
        </w:tabs>
        <w:spacing w:before="0"/>
        <w:ind w:firstLine="540"/>
        <w:rPr>
          <w:szCs w:val="24"/>
        </w:rPr>
      </w:pPr>
      <w:r>
        <w:rPr>
          <w:szCs w:val="24"/>
        </w:rPr>
        <w:t>9</w:t>
      </w:r>
      <w:r w:rsidRPr="007A22B1">
        <w:rPr>
          <w:szCs w:val="24"/>
        </w:rPr>
        <w:t>. В случае, если наши предложения будут лучшими после предложений Победителя конкурса, а Победитель конкурса будет признан уклонившимся от заключения договора с З</w:t>
      </w:r>
      <w:r w:rsidRPr="00AF5F34">
        <w:rPr>
          <w:szCs w:val="24"/>
        </w:rPr>
        <w:t>аказчиком</w:t>
      </w:r>
      <w:r w:rsidRPr="007A22B1">
        <w:rPr>
          <w:szCs w:val="24"/>
        </w:rPr>
        <w:t>, мы обязуемся подписать данный договор в соответствии с требованиями ко</w:t>
      </w:r>
      <w:r w:rsidRPr="007A22B1">
        <w:rPr>
          <w:szCs w:val="24"/>
        </w:rPr>
        <w:t>н</w:t>
      </w:r>
      <w:r w:rsidRPr="007A22B1">
        <w:rPr>
          <w:szCs w:val="24"/>
        </w:rPr>
        <w:t>курсной документации и условиями наших предложений.</w:t>
      </w:r>
    </w:p>
    <w:p w:rsidR="002B60E3" w:rsidRPr="007A22B1" w:rsidRDefault="002B60E3" w:rsidP="00AF5F34">
      <w:pPr>
        <w:pStyle w:val="BodyTextIndent"/>
        <w:tabs>
          <w:tab w:val="left" w:pos="708"/>
        </w:tabs>
        <w:spacing w:before="0"/>
        <w:ind w:firstLine="540"/>
        <w:rPr>
          <w:szCs w:val="24"/>
        </w:rPr>
      </w:pPr>
      <w:r w:rsidRPr="00E122E9">
        <w:rPr>
          <w:szCs w:val="24"/>
        </w:rPr>
        <w:t>10. Мы согласны с тем, что в случае признания нас Победителем конкурса или принятия решения о заключении с нами договора в случае отказа от его подписания Победителем ко</w:t>
      </w:r>
      <w:r w:rsidRPr="00E122E9">
        <w:rPr>
          <w:szCs w:val="24"/>
        </w:rPr>
        <w:t>н</w:t>
      </w:r>
      <w:r w:rsidRPr="00E122E9">
        <w:rPr>
          <w:szCs w:val="24"/>
        </w:rPr>
        <w:t>курса, и нашего уклонения от заключения договора, внесенная нами сумма обеспечения з</w:t>
      </w:r>
      <w:r w:rsidRPr="00E122E9">
        <w:rPr>
          <w:szCs w:val="24"/>
        </w:rPr>
        <w:t>а</w:t>
      </w:r>
      <w:r w:rsidRPr="00E122E9">
        <w:rPr>
          <w:szCs w:val="24"/>
        </w:rPr>
        <w:t>явки на участие в конкурсе нам не возвращается.</w:t>
      </w:r>
    </w:p>
    <w:p w:rsidR="002B60E3" w:rsidRPr="00AF5F34" w:rsidRDefault="002B60E3" w:rsidP="00AF5F34">
      <w:pPr>
        <w:pStyle w:val="BodyTextIndent"/>
        <w:tabs>
          <w:tab w:val="left" w:pos="708"/>
        </w:tabs>
        <w:spacing w:before="0"/>
        <w:ind w:firstLine="540"/>
        <w:rPr>
          <w:szCs w:val="24"/>
        </w:rPr>
      </w:pPr>
      <w:r>
        <w:rPr>
          <w:szCs w:val="24"/>
        </w:rPr>
        <w:t>11</w:t>
      </w:r>
      <w:r w:rsidRPr="007A22B1">
        <w:rPr>
          <w:szCs w:val="24"/>
        </w:rPr>
        <w:t>. </w:t>
      </w:r>
      <w:r w:rsidRPr="00AF5F34">
        <w:rPr>
          <w:szCs w:val="24"/>
        </w:rPr>
        <w:t>Мы извещены о включении сведений о</w:t>
      </w:r>
    </w:p>
    <w:p w:rsidR="002B60E3" w:rsidRPr="00141126" w:rsidRDefault="002B60E3" w:rsidP="00141126">
      <w:pPr>
        <w:pStyle w:val="BodyText"/>
        <w:spacing w:after="0"/>
        <w:jc w:val="center"/>
        <w:rPr>
          <w:u w:val="single"/>
        </w:rPr>
      </w:pPr>
      <w:r w:rsidRPr="00141126">
        <w:rPr>
          <w:u w:val="single"/>
        </w:rPr>
        <w:t>Общество с ограниченной ответственностью « Кузбасская Проектная Организация»</w:t>
      </w:r>
    </w:p>
    <w:p w:rsidR="002B60E3" w:rsidRPr="00AF5F34" w:rsidRDefault="002B60E3" w:rsidP="00141126">
      <w:pPr>
        <w:pStyle w:val="BodyText"/>
        <w:tabs>
          <w:tab w:val="left" w:pos="708"/>
        </w:tabs>
        <w:spacing w:after="0"/>
        <w:ind w:firstLine="540"/>
        <w:jc w:val="center"/>
        <w:rPr>
          <w:szCs w:val="24"/>
        </w:rPr>
      </w:pPr>
      <w:r w:rsidRPr="00141126">
        <w:rPr>
          <w:szCs w:val="24"/>
        </w:rPr>
        <w:t xml:space="preserve"> </w:t>
      </w:r>
      <w:r w:rsidRPr="00AF5F34">
        <w:rPr>
          <w:szCs w:val="24"/>
        </w:rPr>
        <w:t>(наименование организации или Ф.И.О. Участника закупки)</w:t>
      </w:r>
    </w:p>
    <w:p w:rsidR="002B60E3" w:rsidRPr="00AF5F34" w:rsidRDefault="002B60E3" w:rsidP="00AF5F34">
      <w:pPr>
        <w:pStyle w:val="BodyTextIndent"/>
        <w:tabs>
          <w:tab w:val="left" w:pos="708"/>
        </w:tabs>
        <w:spacing w:before="0"/>
        <w:ind w:firstLine="540"/>
        <w:rPr>
          <w:szCs w:val="24"/>
        </w:rPr>
      </w:pPr>
      <w:r w:rsidRPr="00AF5F34">
        <w:rPr>
          <w:szCs w:val="24"/>
        </w:rPr>
        <w:t>в Реестр недобросовестных поставщиков в случае уклонения нами от заключения дог</w:t>
      </w:r>
      <w:r w:rsidRPr="00AF5F34">
        <w:rPr>
          <w:szCs w:val="24"/>
        </w:rPr>
        <w:t>о</w:t>
      </w:r>
      <w:r w:rsidRPr="00AF5F34">
        <w:rPr>
          <w:szCs w:val="24"/>
        </w:rPr>
        <w:t>вора.</w:t>
      </w:r>
    </w:p>
    <w:p w:rsidR="002B60E3" w:rsidRPr="00AF5F34" w:rsidRDefault="002B60E3" w:rsidP="00AF5F34">
      <w:pPr>
        <w:pStyle w:val="BodyTextIndent"/>
        <w:tabs>
          <w:tab w:val="left" w:pos="708"/>
        </w:tabs>
        <w:spacing w:before="0"/>
        <w:ind w:firstLine="540"/>
        <w:rPr>
          <w:szCs w:val="24"/>
        </w:rPr>
      </w:pPr>
      <w:r>
        <w:rPr>
          <w:szCs w:val="24"/>
        </w:rPr>
        <w:t>12</w:t>
      </w:r>
      <w:r w:rsidRPr="007A22B1">
        <w:rPr>
          <w:szCs w:val="24"/>
        </w:rPr>
        <w:t xml:space="preserve">. Сообщаем, что для оперативного уведомления нас по вопросам организационного характера и взаимодействия с </w:t>
      </w:r>
      <w:r w:rsidRPr="00AF5F34">
        <w:rPr>
          <w:szCs w:val="24"/>
        </w:rPr>
        <w:t xml:space="preserve">Заказчиком </w:t>
      </w:r>
      <w:r w:rsidRPr="007A22B1">
        <w:rPr>
          <w:szCs w:val="24"/>
        </w:rPr>
        <w:t xml:space="preserve">нами уполномочен </w:t>
      </w:r>
      <w:r w:rsidRPr="00141126">
        <w:rPr>
          <w:szCs w:val="24"/>
        </w:rPr>
        <w:t>Хохлов Николай Валерьевич 8(3846) 62-00-41</w:t>
      </w:r>
      <w:r w:rsidRPr="00AF5F34">
        <w:rPr>
          <w:szCs w:val="24"/>
        </w:rPr>
        <w:t>.</w:t>
      </w:r>
    </w:p>
    <w:p w:rsidR="002B60E3" w:rsidRPr="007A22B1" w:rsidRDefault="002B60E3" w:rsidP="00AF5F34">
      <w:pPr>
        <w:tabs>
          <w:tab w:val="left" w:pos="708"/>
        </w:tabs>
        <w:spacing w:after="0"/>
        <w:ind w:firstLine="540"/>
      </w:pPr>
      <w:r w:rsidRPr="007A22B1">
        <w:t>Все сведения о проведении конкурса просим сообщать уполномоченному лицу.</w:t>
      </w:r>
    </w:p>
    <w:p w:rsidR="002B60E3" w:rsidRPr="007A22B1" w:rsidRDefault="002B60E3" w:rsidP="00AF5F34">
      <w:pPr>
        <w:pStyle w:val="BodyTextIndent"/>
        <w:tabs>
          <w:tab w:val="left" w:pos="708"/>
        </w:tabs>
        <w:spacing w:before="0"/>
        <w:ind w:firstLine="540"/>
        <w:rPr>
          <w:szCs w:val="24"/>
        </w:rPr>
      </w:pPr>
      <w:r w:rsidRPr="007A22B1">
        <w:rPr>
          <w:szCs w:val="24"/>
        </w:rPr>
        <w:t>1</w:t>
      </w:r>
      <w:r>
        <w:rPr>
          <w:szCs w:val="24"/>
        </w:rPr>
        <w:t>3</w:t>
      </w:r>
      <w:r w:rsidRPr="007A22B1">
        <w:rPr>
          <w:szCs w:val="24"/>
        </w:rPr>
        <w:t>. </w:t>
      </w:r>
      <w:r w:rsidRPr="00AF5F34">
        <w:rPr>
          <w:szCs w:val="24"/>
        </w:rPr>
        <w:t xml:space="preserve">В случае присуждения нам права заключить договор, в период с даты </w:t>
      </w:r>
      <w:r w:rsidRPr="007A22B1">
        <w:rPr>
          <w:szCs w:val="24"/>
        </w:rPr>
        <w:t xml:space="preserve">размещения </w:t>
      </w:r>
      <w:r>
        <w:rPr>
          <w:szCs w:val="24"/>
        </w:rPr>
        <w:t>в ЕИС</w:t>
      </w:r>
      <w:r w:rsidRPr="007A22B1">
        <w:rPr>
          <w:szCs w:val="24"/>
        </w:rPr>
        <w:t xml:space="preserve"> протокола об итогах конкурса</w:t>
      </w:r>
      <w:r w:rsidRPr="007A22B1" w:rsidDel="00237483">
        <w:rPr>
          <w:szCs w:val="24"/>
        </w:rPr>
        <w:t xml:space="preserve"> </w:t>
      </w:r>
      <w:r w:rsidRPr="007A22B1">
        <w:rPr>
          <w:szCs w:val="24"/>
        </w:rPr>
        <w:t xml:space="preserve">и до подписания официального договора </w:t>
      </w:r>
      <w:r w:rsidRPr="00AF5F34">
        <w:rPr>
          <w:szCs w:val="24"/>
        </w:rPr>
        <w:t>настоящая зая</w:t>
      </w:r>
      <w:r w:rsidRPr="00AF5F34">
        <w:rPr>
          <w:szCs w:val="24"/>
        </w:rPr>
        <w:t>в</w:t>
      </w:r>
      <w:r w:rsidRPr="00AF5F34">
        <w:rPr>
          <w:szCs w:val="24"/>
        </w:rPr>
        <w:t>ка будет носить характер предварительного заключенного нами и Заказчиком договора о з</w:t>
      </w:r>
      <w:r w:rsidRPr="00AF5F34">
        <w:rPr>
          <w:szCs w:val="24"/>
        </w:rPr>
        <w:t>а</w:t>
      </w:r>
      <w:r w:rsidRPr="00AF5F34">
        <w:rPr>
          <w:szCs w:val="24"/>
        </w:rPr>
        <w:t xml:space="preserve">ключении договора на условиях </w:t>
      </w:r>
      <w:r w:rsidRPr="007A22B1">
        <w:rPr>
          <w:szCs w:val="24"/>
        </w:rPr>
        <w:t>наших предложений.</w:t>
      </w:r>
    </w:p>
    <w:p w:rsidR="002B60E3" w:rsidRPr="007A22B1" w:rsidRDefault="002B60E3" w:rsidP="00AF5F34">
      <w:pPr>
        <w:pStyle w:val="BodyTextIndent"/>
        <w:tabs>
          <w:tab w:val="left" w:pos="708"/>
        </w:tabs>
        <w:spacing w:before="0"/>
        <w:ind w:firstLine="540"/>
        <w:rPr>
          <w:szCs w:val="24"/>
        </w:rPr>
      </w:pPr>
      <w:r w:rsidRPr="007A22B1">
        <w:rPr>
          <w:szCs w:val="24"/>
        </w:rPr>
        <w:t>1</w:t>
      </w:r>
      <w:r>
        <w:rPr>
          <w:szCs w:val="24"/>
        </w:rPr>
        <w:t>4</w:t>
      </w:r>
      <w:r w:rsidRPr="007A22B1">
        <w:rPr>
          <w:szCs w:val="24"/>
        </w:rPr>
        <w:t>. Настоящая заявка действует до завершения процедуры закупки и подписания дог</w:t>
      </w:r>
      <w:r w:rsidRPr="007A22B1">
        <w:rPr>
          <w:szCs w:val="24"/>
        </w:rPr>
        <w:t>о</w:t>
      </w:r>
      <w:r w:rsidRPr="007A22B1">
        <w:rPr>
          <w:szCs w:val="24"/>
        </w:rPr>
        <w:t>вора с Победителем конкурса.</w:t>
      </w:r>
    </w:p>
    <w:p w:rsidR="002B60E3" w:rsidRPr="00141126" w:rsidRDefault="002B60E3" w:rsidP="00141126">
      <w:pPr>
        <w:pStyle w:val="BodyTextIndent"/>
        <w:tabs>
          <w:tab w:val="left" w:pos="708"/>
        </w:tabs>
        <w:spacing w:before="0"/>
        <w:ind w:left="540" w:firstLine="0"/>
        <w:jc w:val="left"/>
        <w:rPr>
          <w:szCs w:val="24"/>
        </w:rPr>
      </w:pPr>
      <w:r w:rsidRPr="007A22B1">
        <w:rPr>
          <w:szCs w:val="24"/>
        </w:rPr>
        <w:t>1</w:t>
      </w:r>
      <w:r>
        <w:rPr>
          <w:szCs w:val="24"/>
        </w:rPr>
        <w:t>5</w:t>
      </w:r>
      <w:r w:rsidRPr="007A22B1">
        <w:rPr>
          <w:szCs w:val="24"/>
        </w:rPr>
        <w:t>. Контактный телефон</w:t>
      </w:r>
      <w:r w:rsidRPr="00141126">
        <w:rPr>
          <w:szCs w:val="24"/>
        </w:rPr>
        <w:t xml:space="preserve">8 (3846) 62-00-41, факс 8 (3846) 62-00-41 , </w:t>
      </w:r>
    </w:p>
    <w:p w:rsidR="002B60E3" w:rsidRPr="006E79F7" w:rsidRDefault="002B60E3" w:rsidP="00141126">
      <w:pPr>
        <w:pStyle w:val="BodyTextIndent"/>
      </w:pPr>
      <w:r w:rsidRPr="00141126">
        <w:rPr>
          <w:lang w:val="en-US"/>
        </w:rPr>
        <w:t>e</w:t>
      </w:r>
      <w:r w:rsidRPr="006E79F7">
        <w:t>-</w:t>
      </w:r>
      <w:r w:rsidRPr="00141126">
        <w:rPr>
          <w:lang w:val="en-US"/>
        </w:rPr>
        <w:t>mail</w:t>
      </w:r>
      <w:r w:rsidRPr="006E79F7">
        <w:t xml:space="preserve"> </w:t>
      </w:r>
      <w:r w:rsidRPr="00141126">
        <w:rPr>
          <w:lang w:val="en-US"/>
        </w:rPr>
        <w:t>kuzbasspo</w:t>
      </w:r>
      <w:r w:rsidRPr="006E79F7">
        <w:t>@</w:t>
      </w:r>
      <w:r w:rsidRPr="00141126">
        <w:rPr>
          <w:lang w:val="en-US"/>
        </w:rPr>
        <w:t>mail</w:t>
      </w:r>
      <w:r w:rsidRPr="006E79F7">
        <w:t>.</w:t>
      </w:r>
      <w:r w:rsidRPr="00141126">
        <w:rPr>
          <w:lang w:val="en-US"/>
        </w:rPr>
        <w:t>ru</w:t>
      </w:r>
      <w:r w:rsidRPr="006E79F7">
        <w:t>.</w:t>
      </w:r>
    </w:p>
    <w:p w:rsidR="002B60E3" w:rsidRPr="007A22B1" w:rsidRDefault="002B60E3" w:rsidP="00141126">
      <w:pPr>
        <w:pStyle w:val="BodyTextIndent"/>
        <w:tabs>
          <w:tab w:val="left" w:pos="708"/>
        </w:tabs>
        <w:spacing w:before="0"/>
        <w:ind w:left="540" w:firstLine="0"/>
        <w:jc w:val="left"/>
        <w:rPr>
          <w:szCs w:val="24"/>
        </w:rPr>
      </w:pPr>
      <w:r w:rsidRPr="007A22B1">
        <w:rPr>
          <w:szCs w:val="24"/>
        </w:rPr>
        <w:t>1</w:t>
      </w:r>
      <w:r>
        <w:rPr>
          <w:szCs w:val="24"/>
        </w:rPr>
        <w:t>6</w:t>
      </w:r>
      <w:r w:rsidRPr="007A22B1">
        <w:rPr>
          <w:szCs w:val="24"/>
        </w:rPr>
        <w:t xml:space="preserve">. Корреспонденцию в наш адрес просим направлять по адресу: </w:t>
      </w:r>
      <w:r w:rsidRPr="00141126">
        <w:rPr>
          <w:szCs w:val="24"/>
        </w:rPr>
        <w:t>653039; Кемеровская обл. г. Прокопьевск, ул. Петренко, 13.</w:t>
      </w:r>
    </w:p>
    <w:p w:rsidR="002B60E3" w:rsidRPr="00AF5F34" w:rsidRDefault="002B60E3" w:rsidP="00AF5F34">
      <w:pPr>
        <w:pStyle w:val="BodyTextIndent"/>
        <w:tabs>
          <w:tab w:val="left" w:pos="708"/>
        </w:tabs>
        <w:spacing w:before="0"/>
        <w:ind w:firstLine="540"/>
        <w:rPr>
          <w:szCs w:val="24"/>
        </w:rPr>
      </w:pPr>
      <w:r>
        <w:rPr>
          <w:szCs w:val="24"/>
        </w:rPr>
        <w:t>17</w:t>
      </w:r>
      <w:r w:rsidRPr="007A22B1">
        <w:rPr>
          <w:szCs w:val="24"/>
        </w:rPr>
        <w:t xml:space="preserve">. </w:t>
      </w:r>
      <w:r w:rsidRPr="00AF5F34">
        <w:rPr>
          <w:szCs w:val="24"/>
        </w:rPr>
        <w:t>К настоящей заявке прилагаются документы согласно описи на _____листах.</w:t>
      </w:r>
    </w:p>
    <w:p w:rsidR="002B60E3" w:rsidRPr="007A22B1" w:rsidRDefault="002B60E3" w:rsidP="00AF5F34">
      <w:pPr>
        <w:tabs>
          <w:tab w:val="left" w:pos="708"/>
        </w:tabs>
        <w:spacing w:after="0"/>
      </w:pPr>
      <w:bookmarkStart w:id="3" w:name="_Toc125781975"/>
    </w:p>
    <w:p w:rsidR="002B60E3" w:rsidRPr="007A22B1" w:rsidRDefault="002B60E3" w:rsidP="00AF5F34">
      <w:pPr>
        <w:tabs>
          <w:tab w:val="left" w:pos="708"/>
        </w:tabs>
        <w:spacing w:after="0"/>
      </w:pPr>
      <w:r>
        <w:rPr>
          <w:u w:val="single"/>
        </w:rPr>
        <w:t xml:space="preserve">        </w:t>
      </w:r>
      <w:r w:rsidRPr="00E83697">
        <w:rPr>
          <w:u w:val="single"/>
        </w:rPr>
        <w:t xml:space="preserve">Директор  </w:t>
      </w:r>
      <w:r>
        <w:rPr>
          <w:u w:val="single"/>
        </w:rPr>
        <w:t xml:space="preserve">           </w:t>
      </w:r>
      <w:r w:rsidRPr="007A22B1">
        <w:t xml:space="preserve">               _______________________            </w:t>
      </w:r>
      <w:r>
        <w:t xml:space="preserve">       /</w:t>
      </w:r>
      <w:r w:rsidRPr="00E83697">
        <w:rPr>
          <w:u w:val="single"/>
        </w:rPr>
        <w:t xml:space="preserve">  </w:t>
      </w:r>
      <w:r>
        <w:rPr>
          <w:u w:val="single"/>
        </w:rPr>
        <w:t xml:space="preserve"> </w:t>
      </w:r>
      <w:r w:rsidRPr="00E83697">
        <w:rPr>
          <w:u w:val="single"/>
        </w:rPr>
        <w:t xml:space="preserve">  Н.В.Хохлов</w:t>
      </w:r>
      <w:r>
        <w:rPr>
          <w:u w:val="single"/>
        </w:rPr>
        <w:t xml:space="preserve">    /    </w:t>
      </w:r>
      <w:r w:rsidRPr="00E83697">
        <w:rPr>
          <w:u w:val="single"/>
        </w:rPr>
        <w:t xml:space="preserve">  </w:t>
      </w:r>
      <w:r>
        <w:rPr>
          <w:u w:val="single"/>
        </w:rPr>
        <w:t xml:space="preserve">  </w:t>
      </w:r>
      <w:r w:rsidRPr="00E83697">
        <w:rPr>
          <w:u w:val="single"/>
        </w:rPr>
        <w:t xml:space="preserve"> </w:t>
      </w:r>
      <w:r w:rsidRPr="00E83697">
        <w:t xml:space="preserve"> </w:t>
      </w:r>
    </w:p>
    <w:p w:rsidR="002B60E3" w:rsidRPr="00AF5F34" w:rsidRDefault="002B60E3" w:rsidP="00AF5F34">
      <w:pPr>
        <w:tabs>
          <w:tab w:val="left" w:pos="708"/>
        </w:tabs>
        <w:spacing w:after="0"/>
      </w:pPr>
      <w:r w:rsidRPr="00AF5F34">
        <w:t xml:space="preserve">       (должность)                                             (подпись)                                           (ФИО)</w:t>
      </w:r>
    </w:p>
    <w:p w:rsidR="002B60E3" w:rsidRPr="00AF5F34" w:rsidRDefault="002B60E3" w:rsidP="00AB4A84">
      <w:pPr>
        <w:tabs>
          <w:tab w:val="left" w:pos="708"/>
        </w:tabs>
        <w:spacing w:after="0"/>
        <w:ind w:firstLine="5600"/>
        <w:sectPr w:rsidR="002B60E3" w:rsidRPr="00AF5F34">
          <w:headerReference w:type="default" r:id="rId7"/>
          <w:pgSz w:w="11906" w:h="16838" w:code="9"/>
          <w:pgMar w:top="1134" w:right="1106" w:bottom="567" w:left="1134" w:header="709" w:footer="868" w:gutter="0"/>
          <w:cols w:space="720"/>
        </w:sectPr>
      </w:pPr>
      <w:r>
        <w:t xml:space="preserve">                 </w:t>
      </w:r>
      <w:r w:rsidRPr="00AF5F34">
        <w:t>М.П.</w:t>
      </w:r>
      <w:r>
        <w:t xml:space="preserve"> (при наличии печати</w:t>
      </w:r>
    </w:p>
    <w:p w:rsidR="002B60E3" w:rsidRDefault="002B60E3" w:rsidP="00264243">
      <w:pPr>
        <w:tabs>
          <w:tab w:val="left" w:pos="6200"/>
        </w:tabs>
        <w:jc w:val="right"/>
        <w:rPr>
          <w:b/>
          <w:bCs/>
        </w:rPr>
      </w:pPr>
      <w:r w:rsidRPr="00AF5F34">
        <w:rPr>
          <w:b/>
          <w:bCs/>
        </w:rPr>
        <w:t xml:space="preserve">Приложение № </w:t>
      </w:r>
      <w:r>
        <w:rPr>
          <w:b/>
          <w:bCs/>
        </w:rPr>
        <w:t>1</w:t>
      </w:r>
      <w:r w:rsidRPr="00AF5F34">
        <w:rPr>
          <w:b/>
          <w:bCs/>
        </w:rPr>
        <w:t xml:space="preserve"> к заявке </w:t>
      </w:r>
    </w:p>
    <w:p w:rsidR="002B60E3" w:rsidRPr="00AF5F34" w:rsidRDefault="002B60E3" w:rsidP="00264243">
      <w:pPr>
        <w:tabs>
          <w:tab w:val="left" w:pos="6200"/>
        </w:tabs>
        <w:jc w:val="right"/>
        <w:rPr>
          <w:b/>
          <w:bCs/>
          <w:i/>
        </w:rPr>
      </w:pPr>
      <w:r w:rsidRPr="00AF5F34">
        <w:rPr>
          <w:b/>
          <w:bCs/>
        </w:rPr>
        <w:t>на участие в конкурсе</w:t>
      </w:r>
    </w:p>
    <w:p w:rsidR="002B60E3" w:rsidRPr="00AF5F34" w:rsidRDefault="002B60E3" w:rsidP="00AF5F34">
      <w:pPr>
        <w:tabs>
          <w:tab w:val="left" w:pos="708"/>
        </w:tabs>
        <w:ind w:firstLine="11340"/>
        <w:jc w:val="left"/>
        <w:rPr>
          <w:b/>
          <w:bCs/>
        </w:rPr>
      </w:pPr>
    </w:p>
    <w:p w:rsidR="002B60E3" w:rsidRPr="00AF5F34" w:rsidRDefault="002B60E3" w:rsidP="00AF5F34">
      <w:pPr>
        <w:tabs>
          <w:tab w:val="left" w:pos="708"/>
        </w:tabs>
        <w:jc w:val="center"/>
        <w:rPr>
          <w:b/>
          <w:bCs/>
        </w:rPr>
      </w:pPr>
    </w:p>
    <w:p w:rsidR="002B60E3" w:rsidRPr="00AF5F34" w:rsidRDefault="002B60E3" w:rsidP="00AF5F34">
      <w:pPr>
        <w:tabs>
          <w:tab w:val="left" w:pos="708"/>
        </w:tabs>
        <w:jc w:val="center"/>
        <w:rPr>
          <w:b/>
          <w:bCs/>
        </w:rPr>
      </w:pPr>
    </w:p>
    <w:p w:rsidR="002B60E3" w:rsidRPr="00AF5F34" w:rsidRDefault="002B60E3" w:rsidP="00AF5F34">
      <w:pPr>
        <w:tabs>
          <w:tab w:val="left" w:pos="708"/>
        </w:tabs>
        <w:jc w:val="center"/>
        <w:rPr>
          <w:b/>
          <w:bCs/>
        </w:rPr>
      </w:pPr>
      <w:r w:rsidRPr="00AF5F34">
        <w:rPr>
          <w:b/>
          <w:bCs/>
        </w:rPr>
        <w:t xml:space="preserve">Предложение о цене договора </w:t>
      </w:r>
    </w:p>
    <w:p w:rsidR="002B60E3" w:rsidRPr="00AF5F34" w:rsidRDefault="002B60E3" w:rsidP="00AF5F34">
      <w:pPr>
        <w:tabs>
          <w:tab w:val="left" w:pos="708"/>
        </w:tabs>
        <w:jc w:val="center"/>
        <w:rPr>
          <w:b/>
          <w:bCs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29"/>
        <w:gridCol w:w="3420"/>
        <w:gridCol w:w="3213"/>
      </w:tblGrid>
      <w:tr w:rsidR="002B60E3" w:rsidRPr="00AF5F34">
        <w:trPr>
          <w:cantSplit/>
          <w:trHeight w:val="504"/>
          <w:tblHeader/>
          <w:jc w:val="center"/>
        </w:trPr>
        <w:tc>
          <w:tcPr>
            <w:tcW w:w="1329" w:type="dxa"/>
          </w:tcPr>
          <w:p w:rsidR="002B60E3" w:rsidRPr="00AF5F34" w:rsidRDefault="002B60E3" w:rsidP="00AF5F34">
            <w:pPr>
              <w:pStyle w:val="a1"/>
              <w:tabs>
                <w:tab w:val="left" w:pos="1980"/>
              </w:tabs>
              <w:spacing w:before="0"/>
              <w:jc w:val="center"/>
              <w:rPr>
                <w:b/>
              </w:rPr>
            </w:pPr>
            <w:r w:rsidRPr="00AF5F34">
              <w:rPr>
                <w:b/>
              </w:rPr>
              <w:t>№</w:t>
            </w:r>
          </w:p>
          <w:p w:rsidR="002B60E3" w:rsidRPr="00AF5F34" w:rsidRDefault="002B60E3" w:rsidP="00AF5F34">
            <w:pPr>
              <w:pStyle w:val="a1"/>
              <w:tabs>
                <w:tab w:val="left" w:pos="1980"/>
              </w:tabs>
              <w:spacing w:before="0"/>
              <w:jc w:val="center"/>
              <w:rPr>
                <w:b/>
              </w:rPr>
            </w:pPr>
            <w:r w:rsidRPr="00AF5F34">
              <w:rPr>
                <w:b/>
              </w:rPr>
              <w:t>п/п</w:t>
            </w:r>
          </w:p>
        </w:tc>
        <w:tc>
          <w:tcPr>
            <w:tcW w:w="3420" w:type="dxa"/>
          </w:tcPr>
          <w:p w:rsidR="002B60E3" w:rsidRPr="00AF5F34" w:rsidRDefault="002B60E3" w:rsidP="00AF5F34">
            <w:pPr>
              <w:pStyle w:val="a1"/>
              <w:tabs>
                <w:tab w:val="left" w:pos="1980"/>
              </w:tabs>
              <w:spacing w:before="0"/>
              <w:jc w:val="center"/>
              <w:rPr>
                <w:b/>
              </w:rPr>
            </w:pPr>
            <w:r w:rsidRPr="00AF5F34">
              <w:rPr>
                <w:b/>
              </w:rPr>
              <w:t>Наименование (перечень) у</w:t>
            </w:r>
            <w:r w:rsidRPr="00AF5F34">
              <w:rPr>
                <w:b/>
              </w:rPr>
              <w:t>с</w:t>
            </w:r>
            <w:r w:rsidRPr="00AF5F34">
              <w:rPr>
                <w:b/>
              </w:rPr>
              <w:t>луг</w:t>
            </w:r>
          </w:p>
        </w:tc>
        <w:tc>
          <w:tcPr>
            <w:tcW w:w="3213" w:type="dxa"/>
          </w:tcPr>
          <w:p w:rsidR="002B60E3" w:rsidRPr="00AF5F34" w:rsidRDefault="002B60E3" w:rsidP="00AF5F34">
            <w:pPr>
              <w:pStyle w:val="a1"/>
              <w:tabs>
                <w:tab w:val="left" w:pos="1980"/>
              </w:tabs>
              <w:spacing w:before="0"/>
              <w:jc w:val="center"/>
              <w:rPr>
                <w:b/>
              </w:rPr>
            </w:pPr>
            <w:r w:rsidRPr="00AF5F34">
              <w:rPr>
                <w:b/>
              </w:rPr>
              <w:t>Итого стоимость</w:t>
            </w:r>
          </w:p>
          <w:p w:rsidR="002B60E3" w:rsidRPr="00AF5F34" w:rsidRDefault="002B60E3" w:rsidP="00AF5F34">
            <w:pPr>
              <w:pStyle w:val="a1"/>
              <w:tabs>
                <w:tab w:val="left" w:pos="1980"/>
              </w:tabs>
              <w:spacing w:before="0"/>
              <w:jc w:val="center"/>
              <w:rPr>
                <w:b/>
              </w:rPr>
            </w:pPr>
            <w:r w:rsidRPr="00AF5F34">
              <w:rPr>
                <w:b/>
              </w:rPr>
              <w:t>(руб.)</w:t>
            </w:r>
          </w:p>
        </w:tc>
      </w:tr>
      <w:tr w:rsidR="002B60E3" w:rsidRPr="00AF5F34">
        <w:trPr>
          <w:trHeight w:val="242"/>
          <w:tblHeader/>
          <w:jc w:val="center"/>
        </w:trPr>
        <w:tc>
          <w:tcPr>
            <w:tcW w:w="1329" w:type="dxa"/>
          </w:tcPr>
          <w:p w:rsidR="002B60E3" w:rsidRPr="00AF5F34" w:rsidRDefault="002B60E3" w:rsidP="00AF5F34">
            <w:pPr>
              <w:pStyle w:val="a1"/>
              <w:tabs>
                <w:tab w:val="left" w:pos="1980"/>
              </w:tabs>
              <w:spacing w:before="0"/>
              <w:jc w:val="center"/>
            </w:pPr>
            <w:r w:rsidRPr="00AF5F34">
              <w:t>1</w:t>
            </w:r>
          </w:p>
        </w:tc>
        <w:tc>
          <w:tcPr>
            <w:tcW w:w="3420" w:type="dxa"/>
          </w:tcPr>
          <w:p w:rsidR="002B60E3" w:rsidRPr="00AF5F34" w:rsidRDefault="002B60E3" w:rsidP="00AF5F34">
            <w:pPr>
              <w:pStyle w:val="a1"/>
              <w:tabs>
                <w:tab w:val="left" w:pos="1980"/>
              </w:tabs>
              <w:spacing w:before="0"/>
              <w:jc w:val="center"/>
            </w:pPr>
            <w:r w:rsidRPr="00AF5F34">
              <w:t>3</w:t>
            </w:r>
          </w:p>
        </w:tc>
        <w:tc>
          <w:tcPr>
            <w:tcW w:w="3213" w:type="dxa"/>
          </w:tcPr>
          <w:p w:rsidR="002B60E3" w:rsidRPr="00AF5F34" w:rsidRDefault="002B60E3" w:rsidP="00AF5F34">
            <w:pPr>
              <w:pStyle w:val="a1"/>
              <w:tabs>
                <w:tab w:val="left" w:pos="1980"/>
              </w:tabs>
              <w:spacing w:before="0"/>
              <w:jc w:val="center"/>
            </w:pPr>
          </w:p>
        </w:tc>
      </w:tr>
      <w:tr w:rsidR="002B60E3" w:rsidRPr="00AF5F34">
        <w:trPr>
          <w:trHeight w:val="256"/>
          <w:jc w:val="center"/>
        </w:trPr>
        <w:tc>
          <w:tcPr>
            <w:tcW w:w="1329" w:type="dxa"/>
          </w:tcPr>
          <w:p w:rsidR="002B60E3" w:rsidRPr="00AF5F34" w:rsidRDefault="002B60E3" w:rsidP="00AF5F34">
            <w:pPr>
              <w:pStyle w:val="a1"/>
              <w:tabs>
                <w:tab w:val="left" w:pos="1980"/>
              </w:tabs>
              <w:spacing w:before="0"/>
            </w:pPr>
          </w:p>
        </w:tc>
        <w:tc>
          <w:tcPr>
            <w:tcW w:w="3420" w:type="dxa"/>
          </w:tcPr>
          <w:p w:rsidR="002B60E3" w:rsidRPr="00AF5F34" w:rsidRDefault="002B60E3" w:rsidP="00AF5F34">
            <w:pPr>
              <w:pStyle w:val="a1"/>
              <w:tabs>
                <w:tab w:val="left" w:pos="1980"/>
              </w:tabs>
              <w:spacing w:before="0"/>
            </w:pPr>
            <w:r>
              <w:rPr>
                <w:i/>
              </w:rPr>
              <w:t>Разработка</w:t>
            </w:r>
            <w:r w:rsidRPr="00840A7A">
              <w:rPr>
                <w:i/>
              </w:rPr>
              <w:t xml:space="preserve"> проектно-сметной документации</w:t>
            </w:r>
          </w:p>
        </w:tc>
        <w:tc>
          <w:tcPr>
            <w:tcW w:w="3213" w:type="dxa"/>
          </w:tcPr>
          <w:p w:rsidR="002B60E3" w:rsidRPr="00AF5F34" w:rsidRDefault="002B60E3" w:rsidP="00AF5F34">
            <w:pPr>
              <w:pStyle w:val="a1"/>
              <w:tabs>
                <w:tab w:val="left" w:pos="1980"/>
              </w:tabs>
              <w:spacing w:before="0"/>
            </w:pPr>
            <w:r w:rsidRPr="00840A7A">
              <w:t>580 000, 00</w:t>
            </w:r>
            <w:r>
              <w:t xml:space="preserve"> с учетом</w:t>
            </w:r>
            <w:r w:rsidRPr="00C7762C">
              <w:t xml:space="preserve"> НДС</w:t>
            </w:r>
          </w:p>
        </w:tc>
      </w:tr>
      <w:tr w:rsidR="002B60E3" w:rsidRPr="00AF5F34" w:rsidTr="006D3467">
        <w:trPr>
          <w:trHeight w:val="242"/>
          <w:jc w:val="center"/>
        </w:trPr>
        <w:tc>
          <w:tcPr>
            <w:tcW w:w="1329" w:type="dxa"/>
            <w:tcBorders>
              <w:top w:val="double" w:sz="4" w:space="0" w:color="auto"/>
              <w:bottom w:val="double" w:sz="4" w:space="0" w:color="auto"/>
            </w:tcBorders>
          </w:tcPr>
          <w:p w:rsidR="002B60E3" w:rsidRPr="00AF5F34" w:rsidRDefault="002B60E3" w:rsidP="00AF5F34">
            <w:pPr>
              <w:pStyle w:val="a1"/>
              <w:tabs>
                <w:tab w:val="left" w:pos="1980"/>
              </w:tabs>
              <w:spacing w:before="0"/>
            </w:pPr>
          </w:p>
        </w:tc>
        <w:tc>
          <w:tcPr>
            <w:tcW w:w="3420" w:type="dxa"/>
            <w:tcBorders>
              <w:top w:val="double" w:sz="4" w:space="0" w:color="auto"/>
              <w:bottom w:val="double" w:sz="4" w:space="0" w:color="auto"/>
            </w:tcBorders>
          </w:tcPr>
          <w:p w:rsidR="002B60E3" w:rsidRPr="00AF5F34" w:rsidRDefault="002B60E3" w:rsidP="00AF5F34">
            <w:pPr>
              <w:pStyle w:val="a1"/>
              <w:tabs>
                <w:tab w:val="left" w:pos="1980"/>
              </w:tabs>
              <w:spacing w:before="0"/>
              <w:rPr>
                <w:b/>
              </w:rPr>
            </w:pPr>
            <w:r w:rsidRPr="00AF5F34">
              <w:rPr>
                <w:b/>
              </w:rPr>
              <w:t xml:space="preserve">Всего </w:t>
            </w:r>
            <w:r w:rsidRPr="00AF5F34">
              <w:rPr>
                <w:b/>
                <w:kern w:val="24"/>
              </w:rPr>
              <w:t xml:space="preserve"> </w:t>
            </w:r>
            <w:r w:rsidRPr="00C7762C">
              <w:rPr>
                <w:b/>
                <w:kern w:val="24"/>
              </w:rPr>
              <w:t>580 000, 00</w:t>
            </w:r>
          </w:p>
        </w:tc>
        <w:tc>
          <w:tcPr>
            <w:tcW w:w="3213" w:type="dxa"/>
            <w:tcBorders>
              <w:top w:val="double" w:sz="4" w:space="0" w:color="auto"/>
              <w:bottom w:val="double" w:sz="4" w:space="0" w:color="auto"/>
            </w:tcBorders>
          </w:tcPr>
          <w:p w:rsidR="002B60E3" w:rsidRPr="00AF5F34" w:rsidRDefault="002B60E3" w:rsidP="00AF5F34">
            <w:pPr>
              <w:pStyle w:val="a1"/>
              <w:tabs>
                <w:tab w:val="left" w:pos="1980"/>
              </w:tabs>
              <w:spacing w:before="0"/>
              <w:rPr>
                <w:b/>
              </w:rPr>
            </w:pPr>
          </w:p>
        </w:tc>
      </w:tr>
      <w:tr w:rsidR="002B60E3" w:rsidRPr="00AF5F34" w:rsidTr="006D3467">
        <w:trPr>
          <w:trHeight w:val="242"/>
          <w:jc w:val="center"/>
        </w:trPr>
        <w:tc>
          <w:tcPr>
            <w:tcW w:w="1329" w:type="dxa"/>
            <w:tcBorders>
              <w:top w:val="double" w:sz="4" w:space="0" w:color="auto"/>
              <w:bottom w:val="double" w:sz="4" w:space="0" w:color="auto"/>
            </w:tcBorders>
          </w:tcPr>
          <w:p w:rsidR="002B60E3" w:rsidRPr="00AF5F34" w:rsidRDefault="002B60E3" w:rsidP="00AF5F34">
            <w:pPr>
              <w:pStyle w:val="a1"/>
              <w:tabs>
                <w:tab w:val="left" w:pos="1980"/>
              </w:tabs>
              <w:spacing w:before="0"/>
            </w:pPr>
          </w:p>
        </w:tc>
        <w:tc>
          <w:tcPr>
            <w:tcW w:w="3420" w:type="dxa"/>
            <w:tcBorders>
              <w:top w:val="double" w:sz="4" w:space="0" w:color="auto"/>
              <w:bottom w:val="double" w:sz="4" w:space="0" w:color="auto"/>
            </w:tcBorders>
          </w:tcPr>
          <w:p w:rsidR="002B60E3" w:rsidRPr="00AF5F34" w:rsidRDefault="002B60E3" w:rsidP="00AF5F34">
            <w:pPr>
              <w:pStyle w:val="a1"/>
              <w:tabs>
                <w:tab w:val="left" w:pos="1980"/>
              </w:tabs>
              <w:spacing w:before="0"/>
            </w:pPr>
            <w:r>
              <w:t>с</w:t>
            </w:r>
            <w:r w:rsidRPr="00C7762C">
              <w:t xml:space="preserve"> НДС</w:t>
            </w:r>
            <w:r>
              <w:t xml:space="preserve"> 20%</w:t>
            </w:r>
          </w:p>
        </w:tc>
        <w:tc>
          <w:tcPr>
            <w:tcW w:w="3213" w:type="dxa"/>
            <w:tcBorders>
              <w:top w:val="double" w:sz="4" w:space="0" w:color="auto"/>
              <w:bottom w:val="double" w:sz="4" w:space="0" w:color="auto"/>
            </w:tcBorders>
          </w:tcPr>
          <w:p w:rsidR="002B60E3" w:rsidRPr="00AF5F34" w:rsidRDefault="002B60E3" w:rsidP="00AF5F34">
            <w:pPr>
              <w:pStyle w:val="a1"/>
              <w:tabs>
                <w:tab w:val="left" w:pos="1980"/>
              </w:tabs>
              <w:spacing w:before="0"/>
            </w:pPr>
          </w:p>
        </w:tc>
      </w:tr>
    </w:tbl>
    <w:p w:rsidR="002B60E3" w:rsidRPr="00AF5F34" w:rsidRDefault="002B60E3" w:rsidP="00AF5F34">
      <w:pPr>
        <w:tabs>
          <w:tab w:val="left" w:pos="708"/>
        </w:tabs>
        <w:ind w:firstLine="11340"/>
        <w:jc w:val="left"/>
        <w:rPr>
          <w:b/>
          <w:bCs/>
        </w:rPr>
      </w:pPr>
    </w:p>
    <w:p w:rsidR="002B60E3" w:rsidRPr="00AF5F34" w:rsidRDefault="002B60E3" w:rsidP="00AF5F34">
      <w:pPr>
        <w:tabs>
          <w:tab w:val="left" w:pos="708"/>
        </w:tabs>
      </w:pPr>
    </w:p>
    <w:p w:rsidR="002B60E3" w:rsidRPr="00AF5F34" w:rsidRDefault="002B60E3" w:rsidP="00AF5F34">
      <w:pPr>
        <w:tabs>
          <w:tab w:val="left" w:pos="708"/>
        </w:tabs>
      </w:pPr>
    </w:p>
    <w:p w:rsidR="002B60E3" w:rsidRPr="00AF5F34" w:rsidRDefault="002B60E3" w:rsidP="00AF5F34">
      <w:pPr>
        <w:tabs>
          <w:tab w:val="left" w:pos="708"/>
        </w:tabs>
      </w:pPr>
      <w:r>
        <w:rPr>
          <w:u w:val="single"/>
        </w:rPr>
        <w:t xml:space="preserve">          </w:t>
      </w:r>
      <w:r w:rsidRPr="00D035C8">
        <w:rPr>
          <w:u w:val="single"/>
        </w:rPr>
        <w:t>Директор</w:t>
      </w:r>
      <w:r>
        <w:rPr>
          <w:u w:val="single"/>
        </w:rPr>
        <w:t xml:space="preserve">          </w:t>
      </w:r>
      <w:r w:rsidRPr="00AF5F34">
        <w:t xml:space="preserve">               _______________________          </w:t>
      </w:r>
      <w:r>
        <w:t xml:space="preserve">                 </w:t>
      </w:r>
      <w:r w:rsidRPr="00AF5F34">
        <w:t xml:space="preserve">   </w:t>
      </w:r>
      <w:r w:rsidRPr="00D035C8">
        <w:t>/</w:t>
      </w:r>
      <w:r>
        <w:t xml:space="preserve"> </w:t>
      </w:r>
      <w:r w:rsidRPr="00D035C8">
        <w:rPr>
          <w:u w:val="single"/>
        </w:rPr>
        <w:t>Н.В. Хохлов</w:t>
      </w:r>
      <w:r>
        <w:rPr>
          <w:u w:val="single"/>
        </w:rPr>
        <w:t xml:space="preserve"> </w:t>
      </w:r>
      <w:r w:rsidRPr="00D035C8">
        <w:t>/</w:t>
      </w:r>
    </w:p>
    <w:p w:rsidR="002B60E3" w:rsidRPr="00AF5F34" w:rsidRDefault="002B60E3" w:rsidP="00AF5F34">
      <w:pPr>
        <w:tabs>
          <w:tab w:val="left" w:pos="708"/>
        </w:tabs>
        <w:rPr>
          <w:i/>
        </w:rPr>
      </w:pPr>
      <w:r w:rsidRPr="00AF5F34">
        <w:rPr>
          <w:i/>
        </w:rPr>
        <w:t xml:space="preserve">       (должность)                                             (подпись)                                           (ФИО)</w:t>
      </w:r>
    </w:p>
    <w:p w:rsidR="002B60E3" w:rsidRPr="00AF5F34" w:rsidRDefault="002B60E3" w:rsidP="00AF5F34">
      <w:pPr>
        <w:tabs>
          <w:tab w:val="left" w:pos="708"/>
        </w:tabs>
        <w:spacing w:after="0"/>
        <w:ind w:firstLine="5600"/>
        <w:rPr>
          <w:i/>
        </w:rPr>
      </w:pPr>
      <w:r w:rsidRPr="00AF5F34">
        <w:rPr>
          <w:i/>
        </w:rPr>
        <w:t>М.П. (при наличии печати)</w:t>
      </w:r>
    </w:p>
    <w:p w:rsidR="002B60E3" w:rsidRPr="00AF5F34" w:rsidRDefault="002B60E3" w:rsidP="00AF5F34">
      <w:pPr>
        <w:tabs>
          <w:tab w:val="left" w:pos="708"/>
        </w:tabs>
        <w:ind w:firstLine="5600"/>
        <w:rPr>
          <w:i/>
        </w:rPr>
      </w:pPr>
    </w:p>
    <w:p w:rsidR="002B60E3" w:rsidRPr="00AF5F34" w:rsidRDefault="002B60E3" w:rsidP="00AF5F34"/>
    <w:p w:rsidR="002B60E3" w:rsidRPr="00AF5F34" w:rsidRDefault="002B60E3" w:rsidP="00AF5F34">
      <w:pPr>
        <w:tabs>
          <w:tab w:val="left" w:pos="1965"/>
        </w:tabs>
      </w:pPr>
      <w:r w:rsidRPr="00AF5F34">
        <w:tab/>
      </w:r>
    </w:p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Default="002B60E3" w:rsidP="00AF5F34"/>
    <w:p w:rsidR="002B60E3" w:rsidRPr="00AF5F34" w:rsidRDefault="002B60E3" w:rsidP="00AF5F34"/>
    <w:p w:rsidR="002B60E3" w:rsidRPr="00AF5F34" w:rsidRDefault="002B60E3" w:rsidP="00AF5F34">
      <w:pPr>
        <w:tabs>
          <w:tab w:val="left" w:pos="6200"/>
        </w:tabs>
        <w:ind w:left="6300"/>
        <w:jc w:val="left"/>
        <w:rPr>
          <w:b/>
          <w:bCs/>
        </w:rPr>
        <w:sectPr w:rsidR="002B60E3" w:rsidRPr="00AF5F34">
          <w:pgSz w:w="11906" w:h="16838"/>
          <w:pgMar w:top="1134" w:right="907" w:bottom="567" w:left="1134" w:header="709" w:footer="709" w:gutter="0"/>
          <w:cols w:space="720"/>
        </w:sectPr>
      </w:pPr>
    </w:p>
    <w:bookmarkEnd w:id="3"/>
    <w:p w:rsidR="002B60E3" w:rsidRPr="007A22B1" w:rsidRDefault="002B60E3" w:rsidP="00BD4B01">
      <w:pPr>
        <w:tabs>
          <w:tab w:val="left" w:pos="708"/>
        </w:tabs>
        <w:spacing w:after="0"/>
        <w:rPr>
          <w:b/>
        </w:rPr>
      </w:pPr>
      <w:r>
        <w:rPr>
          <w:i/>
        </w:rPr>
        <w:t>17</w:t>
      </w:r>
      <w:r w:rsidRPr="00EF70A4">
        <w:rPr>
          <w:i/>
        </w:rPr>
        <w:t xml:space="preserve"> апреля 2019г.  исх.№ 1</w:t>
      </w:r>
      <w:r>
        <w:rPr>
          <w:i/>
        </w:rPr>
        <w:t>16</w:t>
      </w:r>
      <w:r w:rsidRPr="00EF70A4">
        <w:rPr>
          <w:i/>
        </w:rPr>
        <w:t xml:space="preserve">/19  </w:t>
      </w:r>
      <w:r>
        <w:tab/>
      </w:r>
      <w:r>
        <w:tab/>
      </w:r>
      <w:r>
        <w:tab/>
        <w:t xml:space="preserve">   </w:t>
      </w:r>
      <w:r w:rsidRPr="007A22B1">
        <w:tab/>
      </w:r>
      <w:r>
        <w:t xml:space="preserve">              </w:t>
      </w:r>
      <w:r w:rsidRPr="007A22B1">
        <w:rPr>
          <w:b/>
        </w:rPr>
        <w:t xml:space="preserve">Приложение № </w:t>
      </w:r>
      <w:r>
        <w:rPr>
          <w:b/>
        </w:rPr>
        <w:t>2</w:t>
      </w:r>
      <w:r w:rsidRPr="007A22B1">
        <w:rPr>
          <w:b/>
        </w:rPr>
        <w:t xml:space="preserve"> к заявке на </w:t>
      </w:r>
    </w:p>
    <w:p w:rsidR="002B60E3" w:rsidRPr="007A22B1" w:rsidRDefault="002B60E3" w:rsidP="00BD4B01">
      <w:pPr>
        <w:tabs>
          <w:tab w:val="left" w:pos="708"/>
        </w:tabs>
        <w:spacing w:after="0"/>
        <w:ind w:left="5760" w:firstLine="540"/>
        <w:rPr>
          <w:b/>
        </w:rPr>
      </w:pPr>
      <w:r w:rsidRPr="007A22B1">
        <w:rPr>
          <w:b/>
        </w:rPr>
        <w:t xml:space="preserve"> </w:t>
      </w:r>
      <w:r>
        <w:rPr>
          <w:b/>
        </w:rPr>
        <w:t xml:space="preserve">    </w:t>
      </w:r>
      <w:r w:rsidRPr="007A22B1">
        <w:rPr>
          <w:b/>
        </w:rPr>
        <w:t>участие в конкурсе</w:t>
      </w:r>
    </w:p>
    <w:p w:rsidR="002B60E3" w:rsidRPr="007A22B1" w:rsidRDefault="002B60E3" w:rsidP="00BD4B01">
      <w:pPr>
        <w:tabs>
          <w:tab w:val="left" w:pos="708"/>
        </w:tabs>
        <w:ind w:left="5580"/>
        <w:rPr>
          <w:b/>
        </w:rPr>
      </w:pPr>
    </w:p>
    <w:p w:rsidR="002B60E3" w:rsidRPr="007A22B1" w:rsidRDefault="002B60E3" w:rsidP="00BD4B01">
      <w:pPr>
        <w:tabs>
          <w:tab w:val="left" w:pos="708"/>
        </w:tabs>
        <w:spacing w:after="0"/>
        <w:ind w:left="5580"/>
        <w:jc w:val="left"/>
        <w:rPr>
          <w:b/>
          <w:sz w:val="10"/>
          <w:szCs w:val="10"/>
        </w:rPr>
      </w:pPr>
    </w:p>
    <w:p w:rsidR="002B60E3" w:rsidRPr="00EF70A4" w:rsidRDefault="002B60E3" w:rsidP="00EF70A4">
      <w:pPr>
        <w:tabs>
          <w:tab w:val="left" w:pos="708"/>
        </w:tabs>
        <w:spacing w:after="0"/>
        <w:ind w:left="5580"/>
        <w:jc w:val="left"/>
        <w:rPr>
          <w:b/>
          <w:bCs/>
        </w:rPr>
      </w:pPr>
      <w:r w:rsidRPr="00EF70A4">
        <w:rPr>
          <w:b/>
          <w:bCs/>
        </w:rPr>
        <w:t>Заказчику</w:t>
      </w:r>
    </w:p>
    <w:p w:rsidR="002B60E3" w:rsidRPr="00EF70A4" w:rsidRDefault="002B60E3" w:rsidP="00EF70A4">
      <w:pPr>
        <w:tabs>
          <w:tab w:val="left" w:pos="708"/>
        </w:tabs>
        <w:spacing w:after="0"/>
        <w:ind w:left="5580"/>
        <w:jc w:val="left"/>
        <w:rPr>
          <w:b/>
          <w:bCs/>
        </w:rPr>
      </w:pPr>
      <w:r w:rsidRPr="00EF70A4">
        <w:rPr>
          <w:b/>
          <w:bCs/>
        </w:rPr>
        <w:t>Общества с ограниченной ответстве</w:t>
      </w:r>
      <w:r w:rsidRPr="00EF70A4">
        <w:rPr>
          <w:b/>
          <w:bCs/>
        </w:rPr>
        <w:t>н</w:t>
      </w:r>
      <w:r w:rsidRPr="00EF70A4">
        <w:rPr>
          <w:b/>
          <w:bCs/>
        </w:rPr>
        <w:t>ностью «Кузбасская Проектная Орг</w:t>
      </w:r>
      <w:r w:rsidRPr="00EF70A4">
        <w:rPr>
          <w:b/>
          <w:bCs/>
        </w:rPr>
        <w:t>а</w:t>
      </w:r>
      <w:r w:rsidRPr="00EF70A4">
        <w:rPr>
          <w:b/>
          <w:bCs/>
        </w:rPr>
        <w:t>низация»</w:t>
      </w:r>
    </w:p>
    <w:p w:rsidR="002B60E3" w:rsidRPr="007A22B1" w:rsidRDefault="002B60E3" w:rsidP="00BD4B01">
      <w:pPr>
        <w:tabs>
          <w:tab w:val="left" w:pos="708"/>
        </w:tabs>
        <w:spacing w:after="0"/>
        <w:ind w:left="5580"/>
        <w:jc w:val="left"/>
        <w:rPr>
          <w:bCs/>
        </w:rPr>
      </w:pPr>
    </w:p>
    <w:p w:rsidR="002B60E3" w:rsidRDefault="002B60E3" w:rsidP="00BD4B01">
      <w:pPr>
        <w:tabs>
          <w:tab w:val="left" w:pos="708"/>
        </w:tabs>
        <w:jc w:val="center"/>
        <w:rPr>
          <w:sz w:val="32"/>
          <w:szCs w:val="32"/>
        </w:rPr>
      </w:pPr>
      <w:r w:rsidRPr="007F4192">
        <w:rPr>
          <w:sz w:val="32"/>
          <w:szCs w:val="32"/>
        </w:rPr>
        <w:t>ПРЕДЛОЖЕНИЕ О КАЧЕСТВЕ УСЛУГ</w:t>
      </w:r>
    </w:p>
    <w:p w:rsidR="002B60E3" w:rsidRPr="007A22B1" w:rsidRDefault="002B60E3" w:rsidP="004E1646">
      <w:pPr>
        <w:spacing w:after="0"/>
      </w:pPr>
      <w:r w:rsidRPr="007A22B1">
        <w:t xml:space="preserve">1. Исполняя наши обязательства и изучив конкурсную документацию </w:t>
      </w:r>
      <w:r w:rsidRPr="00FD2BA9">
        <w:t>на право заключение д</w:t>
      </w:r>
      <w:r w:rsidRPr="00FD2BA9">
        <w:t>о</w:t>
      </w:r>
      <w:r w:rsidRPr="00FD2BA9">
        <w:t>говора, на проектирование объекта</w:t>
      </w:r>
      <w:r w:rsidRPr="001D0F88">
        <w:t xml:space="preserve">, </w:t>
      </w:r>
      <w:r w:rsidRPr="001D0F88">
        <w:rPr>
          <w:b/>
        </w:rPr>
        <w:t xml:space="preserve"> </w:t>
      </w:r>
      <w:r w:rsidRPr="001D0F88">
        <w:t xml:space="preserve">в том числе условия и порядок проведения настоящего конкурса, проект договора, Техническое задание </w:t>
      </w:r>
      <w:r w:rsidRPr="001D0F88">
        <w:rPr>
          <w:bCs/>
          <w:iCs/>
        </w:rPr>
        <w:t xml:space="preserve">конкурс </w:t>
      </w:r>
      <w:r w:rsidRPr="00FD2BA9">
        <w:t>на право заключение договора, на проектирование объекта</w:t>
      </w:r>
      <w:r w:rsidRPr="007A22B1">
        <w:t>, мы</w:t>
      </w:r>
      <w:r>
        <w:t xml:space="preserve"> </w:t>
      </w:r>
      <w:r w:rsidRPr="004E1646">
        <w:t>Общество с ограниченной ответственностью «Кузбасская Пр</w:t>
      </w:r>
      <w:r w:rsidRPr="004E1646">
        <w:t>о</w:t>
      </w:r>
      <w:r w:rsidRPr="004E1646">
        <w:t>ектная Организация» в лице Директора Хохлова Николая Валерьевича</w:t>
      </w:r>
      <w:r>
        <w:t xml:space="preserve"> </w:t>
      </w:r>
      <w:r w:rsidRPr="007A22B1">
        <w:t>уполномоченного в сл</w:t>
      </w:r>
      <w:r w:rsidRPr="007A22B1">
        <w:t>у</w:t>
      </w:r>
      <w:r w:rsidRPr="007A22B1">
        <w:t xml:space="preserve">чае признания нас Победителем конкурса подписать договор, согласны </w:t>
      </w:r>
      <w:r w:rsidRPr="002D4BB0">
        <w:t>оказать услуги в соо</w:t>
      </w:r>
      <w:r w:rsidRPr="002D4BB0">
        <w:t>т</w:t>
      </w:r>
      <w:r w:rsidRPr="002D4BB0">
        <w:t>ветствии с требованиями конкурсной документации и на условиях, ука</w:t>
      </w:r>
      <w:r w:rsidRPr="007A22B1">
        <w:t xml:space="preserve">занных </w:t>
      </w:r>
      <w:r>
        <w:t>ниже</w:t>
      </w:r>
      <w:r w:rsidRPr="007A22B1">
        <w:t>:</w:t>
      </w:r>
    </w:p>
    <w:p w:rsidR="002B60E3" w:rsidRPr="0006146A" w:rsidRDefault="002B60E3" w:rsidP="00BD4B01">
      <w:pPr>
        <w:tabs>
          <w:tab w:val="left" w:pos="708"/>
        </w:tabs>
        <w:rPr>
          <w:i/>
          <w:sz w:val="4"/>
          <w:szCs w:val="4"/>
          <w:u w:val="single"/>
        </w:rPr>
      </w:pPr>
    </w:p>
    <w:p w:rsidR="002B60E3" w:rsidRPr="0006146A" w:rsidRDefault="002B60E3" w:rsidP="00BD4B01">
      <w:pPr>
        <w:tabs>
          <w:tab w:val="left" w:pos="708"/>
        </w:tabs>
        <w:jc w:val="center"/>
        <w:rPr>
          <w:i/>
          <w:u w:val="single"/>
        </w:rPr>
      </w:pPr>
      <w:r w:rsidRPr="0006146A">
        <w:rPr>
          <w:i/>
          <w:u w:val="single"/>
        </w:rPr>
        <w:t>Участником закупки производится опис</w:t>
      </w:r>
      <w:r>
        <w:rPr>
          <w:i/>
          <w:u w:val="single"/>
        </w:rPr>
        <w:t xml:space="preserve">ание подлежащих </w:t>
      </w:r>
      <w:r w:rsidRPr="00C87E7F">
        <w:rPr>
          <w:i/>
          <w:u w:val="single"/>
        </w:rPr>
        <w:t xml:space="preserve">конкурс </w:t>
      </w:r>
      <w:r w:rsidRPr="00FD2BA9">
        <w:rPr>
          <w:i/>
          <w:u w:val="single"/>
        </w:rPr>
        <w:t>на право заключение дог</w:t>
      </w:r>
      <w:r w:rsidRPr="00FD2BA9">
        <w:rPr>
          <w:i/>
          <w:u w:val="single"/>
        </w:rPr>
        <w:t>о</w:t>
      </w:r>
      <w:r w:rsidRPr="00FD2BA9">
        <w:rPr>
          <w:i/>
          <w:u w:val="single"/>
        </w:rPr>
        <w:t>вора, на проектирование объекта</w:t>
      </w:r>
      <w:r w:rsidRPr="002A4C72">
        <w:rPr>
          <w:i/>
          <w:u w:val="single"/>
        </w:rPr>
        <w:t>,</w:t>
      </w:r>
      <w:r w:rsidRPr="00141724">
        <w:rPr>
          <w:i/>
          <w:u w:val="single"/>
        </w:rPr>
        <w:t xml:space="preserve">  </w:t>
      </w:r>
    </w:p>
    <w:p w:rsidR="002B60E3" w:rsidRDefault="002B60E3" w:rsidP="00BD4B01">
      <w:pPr>
        <w:tabs>
          <w:tab w:val="left" w:pos="708"/>
        </w:tabs>
      </w:pPr>
    </w:p>
    <w:p w:rsidR="002B60E3" w:rsidRDefault="002B60E3" w:rsidP="00BD4B01">
      <w:pPr>
        <w:pStyle w:val="BodyText"/>
        <w:tabs>
          <w:tab w:val="left" w:pos="708"/>
        </w:tabs>
        <w:jc w:val="center"/>
        <w:rPr>
          <w:b/>
          <w:i/>
        </w:rPr>
      </w:pPr>
      <w:r w:rsidRPr="00BC1C61">
        <w:rPr>
          <w:b/>
          <w:i/>
        </w:rPr>
        <w:t>ДОПОЛНИТЕЛЬНЫЕ ПРЕДЛОЖЕНИЯ*</w:t>
      </w:r>
    </w:p>
    <w:p w:rsidR="002B60E3" w:rsidRPr="00D35753" w:rsidRDefault="002B60E3" w:rsidP="00575925">
      <w:pPr>
        <w:pStyle w:val="BodyText"/>
        <w:numPr>
          <w:ilvl w:val="0"/>
          <w:numId w:val="15"/>
        </w:numPr>
        <w:tabs>
          <w:tab w:val="left" w:pos="708"/>
        </w:tabs>
        <w:rPr>
          <w:b/>
          <w:i/>
        </w:rPr>
      </w:pPr>
      <w:r>
        <w:rPr>
          <w:b/>
          <w:i/>
        </w:rPr>
        <w:t>Не является обязательным</w:t>
      </w:r>
    </w:p>
    <w:tbl>
      <w:tblPr>
        <w:tblW w:w="992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63"/>
        <w:gridCol w:w="5617"/>
        <w:gridCol w:w="3543"/>
      </w:tblGrid>
      <w:tr w:rsidR="002B60E3" w:rsidRPr="00FD2BA9" w:rsidTr="00D965C8">
        <w:trPr>
          <w:trHeight w:val="629"/>
        </w:trPr>
        <w:tc>
          <w:tcPr>
            <w:tcW w:w="763" w:type="dxa"/>
            <w:vAlign w:val="center"/>
          </w:tcPr>
          <w:p w:rsidR="002B60E3" w:rsidRPr="00FD2BA9" w:rsidRDefault="002B60E3" w:rsidP="00D965C8">
            <w:pPr>
              <w:spacing w:after="0"/>
              <w:jc w:val="center"/>
              <w:rPr>
                <w:b/>
                <w:bCs/>
              </w:rPr>
            </w:pPr>
            <w:r w:rsidRPr="00FD2BA9">
              <w:rPr>
                <w:b/>
                <w:bCs/>
              </w:rPr>
              <w:t>№</w:t>
            </w:r>
          </w:p>
        </w:tc>
        <w:tc>
          <w:tcPr>
            <w:tcW w:w="5617" w:type="dxa"/>
            <w:vAlign w:val="center"/>
          </w:tcPr>
          <w:p w:rsidR="002B60E3" w:rsidRPr="00FD2BA9" w:rsidRDefault="002B60E3" w:rsidP="00D965C8">
            <w:pPr>
              <w:spacing w:after="0"/>
              <w:jc w:val="center"/>
              <w:rPr>
                <w:b/>
                <w:bCs/>
              </w:rPr>
            </w:pPr>
            <w:r w:rsidRPr="00FD2BA9">
              <w:rPr>
                <w:b/>
                <w:bCs/>
              </w:rPr>
              <w:t>Наименование показателя</w:t>
            </w:r>
          </w:p>
        </w:tc>
        <w:tc>
          <w:tcPr>
            <w:tcW w:w="3543" w:type="dxa"/>
            <w:vAlign w:val="center"/>
          </w:tcPr>
          <w:p w:rsidR="002B60E3" w:rsidRPr="00FD2BA9" w:rsidRDefault="002B60E3" w:rsidP="00D965C8">
            <w:pPr>
              <w:spacing w:after="0"/>
              <w:jc w:val="center"/>
              <w:rPr>
                <w:b/>
                <w:bCs/>
              </w:rPr>
            </w:pPr>
            <w:r w:rsidRPr="00FD2BA9">
              <w:rPr>
                <w:b/>
                <w:bCs/>
              </w:rPr>
              <w:t>Данные участника закупки</w:t>
            </w:r>
          </w:p>
        </w:tc>
      </w:tr>
      <w:tr w:rsidR="002B60E3" w:rsidRPr="00FD2BA9" w:rsidTr="00D965C8">
        <w:trPr>
          <w:trHeight w:val="924"/>
        </w:trPr>
        <w:tc>
          <w:tcPr>
            <w:tcW w:w="763" w:type="dxa"/>
            <w:vAlign w:val="center"/>
          </w:tcPr>
          <w:p w:rsidR="002B60E3" w:rsidRPr="00FD2BA9" w:rsidRDefault="002B60E3" w:rsidP="00D965C8">
            <w:pPr>
              <w:spacing w:after="0"/>
              <w:jc w:val="center"/>
            </w:pPr>
            <w:r w:rsidRPr="00FD2BA9">
              <w:t>1.</w:t>
            </w:r>
          </w:p>
        </w:tc>
        <w:tc>
          <w:tcPr>
            <w:tcW w:w="5617" w:type="dxa"/>
            <w:vAlign w:val="bottom"/>
          </w:tcPr>
          <w:p w:rsidR="002B60E3" w:rsidRPr="00FD2BA9" w:rsidRDefault="002B60E3" w:rsidP="00D965C8">
            <w:pPr>
              <w:suppressAutoHyphens/>
              <w:rPr>
                <w:b/>
              </w:rPr>
            </w:pPr>
            <w:r w:rsidRPr="00FD2BA9">
              <w:rPr>
                <w:b/>
                <w:u w:val="single"/>
              </w:rPr>
              <w:t>Показатель 1.</w:t>
            </w:r>
            <w:r w:rsidRPr="00FD2BA9">
              <w:t xml:space="preserve"> Иметь опыт выполнения работ в данной сфере</w:t>
            </w:r>
          </w:p>
        </w:tc>
        <w:tc>
          <w:tcPr>
            <w:tcW w:w="3543" w:type="dxa"/>
            <w:vAlign w:val="center"/>
          </w:tcPr>
          <w:p w:rsidR="002B60E3" w:rsidRPr="00FD2BA9" w:rsidRDefault="002B60E3" w:rsidP="00D965C8">
            <w:pPr>
              <w:spacing w:after="0"/>
              <w:jc w:val="center"/>
              <w:rPr>
                <w:i/>
              </w:rPr>
            </w:pPr>
            <w:r w:rsidRPr="00FD2BA9">
              <w:rPr>
                <w:i/>
              </w:rPr>
              <w:t>Предоставляется в произвол</w:t>
            </w:r>
            <w:r w:rsidRPr="00FD2BA9">
              <w:rPr>
                <w:i/>
              </w:rPr>
              <w:t>ь</w:t>
            </w:r>
            <w:r w:rsidRPr="00FD2BA9">
              <w:rPr>
                <w:i/>
              </w:rPr>
              <w:t>ной форме в соответствии с пп. 2 Приложения № 1 к И</w:t>
            </w:r>
            <w:r w:rsidRPr="00FD2BA9">
              <w:rPr>
                <w:i/>
              </w:rPr>
              <w:t>н</w:t>
            </w:r>
            <w:r w:rsidRPr="00FD2BA9">
              <w:rPr>
                <w:i/>
              </w:rPr>
              <w:t>формационной карте.</w:t>
            </w:r>
          </w:p>
        </w:tc>
      </w:tr>
      <w:tr w:rsidR="002B60E3" w:rsidRPr="00FD2BA9" w:rsidTr="00D965C8">
        <w:trPr>
          <w:trHeight w:val="924"/>
        </w:trPr>
        <w:tc>
          <w:tcPr>
            <w:tcW w:w="763" w:type="dxa"/>
            <w:vAlign w:val="center"/>
          </w:tcPr>
          <w:p w:rsidR="002B60E3" w:rsidRPr="00FD2BA9" w:rsidRDefault="002B60E3" w:rsidP="00D965C8">
            <w:pPr>
              <w:spacing w:after="0"/>
              <w:jc w:val="center"/>
            </w:pPr>
            <w:r w:rsidRPr="00FD2BA9">
              <w:t>2.</w:t>
            </w:r>
          </w:p>
        </w:tc>
        <w:tc>
          <w:tcPr>
            <w:tcW w:w="5617" w:type="dxa"/>
            <w:vAlign w:val="bottom"/>
          </w:tcPr>
          <w:p w:rsidR="002B60E3" w:rsidRPr="00FD2BA9" w:rsidRDefault="002B60E3" w:rsidP="00D965C8">
            <w:pPr>
              <w:spacing w:after="0"/>
            </w:pPr>
            <w:r w:rsidRPr="00FD2BA9">
              <w:rPr>
                <w:b/>
                <w:u w:val="single"/>
              </w:rPr>
              <w:t>Показатель 2.</w:t>
            </w:r>
            <w:r w:rsidRPr="00FD2BA9">
              <w:t xml:space="preserve"> Наличие положительных отзывов об оказанных ранее услугах </w:t>
            </w:r>
          </w:p>
        </w:tc>
        <w:tc>
          <w:tcPr>
            <w:tcW w:w="3543" w:type="dxa"/>
            <w:vAlign w:val="center"/>
          </w:tcPr>
          <w:p w:rsidR="002B60E3" w:rsidRPr="00FD2BA9" w:rsidRDefault="002B60E3" w:rsidP="00D965C8">
            <w:pPr>
              <w:spacing w:after="0"/>
              <w:jc w:val="center"/>
              <w:rPr>
                <w:i/>
              </w:rPr>
            </w:pPr>
            <w:r w:rsidRPr="00FD2BA9">
              <w:rPr>
                <w:i/>
              </w:rPr>
              <w:t>Предоставляется в произвол</w:t>
            </w:r>
            <w:r w:rsidRPr="00FD2BA9">
              <w:rPr>
                <w:i/>
              </w:rPr>
              <w:t>ь</w:t>
            </w:r>
            <w:r w:rsidRPr="00FD2BA9">
              <w:rPr>
                <w:i/>
              </w:rPr>
              <w:t>ной форме в соответствии с пп. 2 Приложения № 1 к И</w:t>
            </w:r>
            <w:r w:rsidRPr="00FD2BA9">
              <w:rPr>
                <w:i/>
              </w:rPr>
              <w:t>н</w:t>
            </w:r>
            <w:r w:rsidRPr="00FD2BA9">
              <w:rPr>
                <w:i/>
              </w:rPr>
              <w:t>формационной карте</w:t>
            </w:r>
          </w:p>
        </w:tc>
      </w:tr>
      <w:tr w:rsidR="002B60E3" w:rsidRPr="00FD2BA9" w:rsidTr="00D965C8">
        <w:trPr>
          <w:trHeight w:val="924"/>
        </w:trPr>
        <w:tc>
          <w:tcPr>
            <w:tcW w:w="763" w:type="dxa"/>
            <w:vAlign w:val="center"/>
          </w:tcPr>
          <w:p w:rsidR="002B60E3" w:rsidRPr="00FD2BA9" w:rsidRDefault="002B60E3" w:rsidP="00D965C8">
            <w:pPr>
              <w:spacing w:after="0"/>
              <w:jc w:val="center"/>
            </w:pPr>
            <w:r w:rsidRPr="00FD2BA9">
              <w:t>3.</w:t>
            </w:r>
          </w:p>
        </w:tc>
        <w:tc>
          <w:tcPr>
            <w:tcW w:w="5617" w:type="dxa"/>
            <w:vAlign w:val="bottom"/>
          </w:tcPr>
          <w:p w:rsidR="002B60E3" w:rsidRPr="00FD2BA9" w:rsidRDefault="002B60E3" w:rsidP="00D965C8">
            <w:pPr>
              <w:tabs>
                <w:tab w:val="left" w:pos="0"/>
                <w:tab w:val="left" w:pos="353"/>
              </w:tabs>
              <w:suppressAutoHyphens/>
              <w:ind w:right="113"/>
            </w:pPr>
            <w:r w:rsidRPr="00FD2BA9">
              <w:rPr>
                <w:b/>
                <w:u w:val="single"/>
              </w:rPr>
              <w:t>Показатель 3.</w:t>
            </w:r>
            <w:r w:rsidRPr="00FD2BA9">
              <w:t xml:space="preserve"> Сроки выполнения работ</w:t>
            </w:r>
          </w:p>
        </w:tc>
        <w:tc>
          <w:tcPr>
            <w:tcW w:w="3543" w:type="dxa"/>
            <w:vAlign w:val="center"/>
          </w:tcPr>
          <w:p w:rsidR="002B60E3" w:rsidRPr="00FD2BA9" w:rsidRDefault="002B60E3" w:rsidP="00D965C8">
            <w:pPr>
              <w:spacing w:after="0"/>
              <w:jc w:val="center"/>
              <w:rPr>
                <w:i/>
              </w:rPr>
            </w:pPr>
            <w:r w:rsidRPr="00FD2BA9">
              <w:rPr>
                <w:i/>
              </w:rPr>
              <w:t>Предоставляется в произвол</w:t>
            </w:r>
            <w:r w:rsidRPr="00FD2BA9">
              <w:rPr>
                <w:i/>
              </w:rPr>
              <w:t>ь</w:t>
            </w:r>
            <w:r w:rsidRPr="00FD2BA9">
              <w:rPr>
                <w:i/>
              </w:rPr>
              <w:t>ной форме в соответствии с пп. 2 Приложения № 1 к И</w:t>
            </w:r>
            <w:r w:rsidRPr="00FD2BA9">
              <w:rPr>
                <w:i/>
              </w:rPr>
              <w:t>н</w:t>
            </w:r>
            <w:r w:rsidRPr="00FD2BA9">
              <w:rPr>
                <w:i/>
              </w:rPr>
              <w:t>формационной карте.</w:t>
            </w:r>
          </w:p>
        </w:tc>
      </w:tr>
    </w:tbl>
    <w:p w:rsidR="002B60E3" w:rsidRDefault="002B60E3" w:rsidP="00FD2BA9">
      <w:pPr>
        <w:pStyle w:val="BodyText"/>
        <w:tabs>
          <w:tab w:val="left" w:pos="708"/>
        </w:tabs>
        <w:ind w:left="714"/>
      </w:pPr>
    </w:p>
    <w:p w:rsidR="002B60E3" w:rsidRDefault="002B60E3" w:rsidP="00FD2BA9">
      <w:pPr>
        <w:pStyle w:val="BodyText"/>
        <w:tabs>
          <w:tab w:val="left" w:pos="708"/>
        </w:tabs>
        <w:ind w:left="714"/>
      </w:pPr>
    </w:p>
    <w:p w:rsidR="002B60E3" w:rsidRDefault="002B60E3" w:rsidP="00FD2BA9">
      <w:pPr>
        <w:pStyle w:val="BodyText"/>
        <w:tabs>
          <w:tab w:val="left" w:pos="708"/>
        </w:tabs>
        <w:ind w:left="714"/>
      </w:pPr>
    </w:p>
    <w:p w:rsidR="002B60E3" w:rsidRDefault="002B60E3" w:rsidP="00FD2BA9">
      <w:pPr>
        <w:pStyle w:val="BodyText"/>
        <w:tabs>
          <w:tab w:val="left" w:pos="708"/>
        </w:tabs>
        <w:ind w:left="714"/>
      </w:pPr>
    </w:p>
    <w:p w:rsidR="002B60E3" w:rsidRPr="007A22B1" w:rsidRDefault="002B60E3" w:rsidP="00D54B6F">
      <w:pPr>
        <w:pStyle w:val="BodyText"/>
        <w:numPr>
          <w:ilvl w:val="0"/>
          <w:numId w:val="15"/>
        </w:numPr>
        <w:tabs>
          <w:tab w:val="left" w:pos="708"/>
        </w:tabs>
        <w:ind w:left="714" w:hanging="357"/>
      </w:pPr>
      <w:r w:rsidRPr="007A22B1">
        <w:t>2. Мы ознакомлены с материалами, содержащимися в Технической части конкурсной документации, влияющими на стоимость</w:t>
      </w:r>
      <w:r>
        <w:t xml:space="preserve"> оказания услуг</w:t>
      </w:r>
      <w:r w:rsidRPr="007A22B1">
        <w:t>.</w:t>
      </w:r>
    </w:p>
    <w:p w:rsidR="002B60E3" w:rsidRPr="007A22B1" w:rsidRDefault="002B60E3" w:rsidP="00BD4B01">
      <w:pPr>
        <w:tabs>
          <w:tab w:val="left" w:pos="708"/>
        </w:tabs>
        <w:rPr>
          <w:sz w:val="4"/>
          <w:szCs w:val="4"/>
        </w:rPr>
      </w:pPr>
    </w:p>
    <w:p w:rsidR="002B60E3" w:rsidRPr="007A22B1" w:rsidRDefault="002B60E3" w:rsidP="00BD4B01">
      <w:pPr>
        <w:tabs>
          <w:tab w:val="left" w:pos="708"/>
        </w:tabs>
        <w:rPr>
          <w:sz w:val="4"/>
          <w:szCs w:val="4"/>
        </w:rPr>
      </w:pPr>
    </w:p>
    <w:p w:rsidR="002B60E3" w:rsidRPr="007A22B1" w:rsidRDefault="002B60E3" w:rsidP="00BD4B01">
      <w:pPr>
        <w:tabs>
          <w:tab w:val="left" w:pos="708"/>
        </w:tabs>
        <w:rPr>
          <w:sz w:val="4"/>
          <w:szCs w:val="4"/>
        </w:rPr>
      </w:pPr>
    </w:p>
    <w:p w:rsidR="002B60E3" w:rsidRPr="007A22B1" w:rsidRDefault="002B60E3" w:rsidP="00BD4B01">
      <w:pPr>
        <w:tabs>
          <w:tab w:val="left" w:pos="708"/>
        </w:tabs>
      </w:pPr>
      <w:r w:rsidRPr="004E1646">
        <w:rPr>
          <w:u w:val="single"/>
        </w:rPr>
        <w:t xml:space="preserve">         </w:t>
      </w:r>
      <w:r>
        <w:rPr>
          <w:u w:val="single"/>
        </w:rPr>
        <w:t xml:space="preserve">Директор          </w:t>
      </w:r>
      <w:r w:rsidRPr="004E1646">
        <w:rPr>
          <w:u w:val="single"/>
        </w:rPr>
        <w:t xml:space="preserve"> </w:t>
      </w:r>
      <w:r w:rsidRPr="004E1646">
        <w:t xml:space="preserve">                   </w:t>
      </w:r>
      <w:r w:rsidRPr="007A22B1">
        <w:t xml:space="preserve">_______________________            </w:t>
      </w:r>
      <w:r>
        <w:t xml:space="preserve">              </w:t>
      </w:r>
      <w:r w:rsidRPr="007A22B1">
        <w:t xml:space="preserve"> </w:t>
      </w:r>
      <w:r w:rsidRPr="004E1646">
        <w:t>/</w:t>
      </w:r>
      <w:r w:rsidRPr="004E1646">
        <w:rPr>
          <w:u w:val="single"/>
        </w:rPr>
        <w:t>Н. В. Хохлов</w:t>
      </w:r>
      <w:r w:rsidRPr="004E1646">
        <w:t>/</w:t>
      </w:r>
    </w:p>
    <w:p w:rsidR="002B60E3" w:rsidRPr="007A22B1" w:rsidRDefault="002B60E3" w:rsidP="00BD4B01">
      <w:pPr>
        <w:tabs>
          <w:tab w:val="left" w:pos="708"/>
        </w:tabs>
        <w:rPr>
          <w:i/>
        </w:rPr>
      </w:pPr>
      <w:r w:rsidRPr="007A22B1">
        <w:rPr>
          <w:i/>
        </w:rPr>
        <w:t xml:space="preserve">       (должность)                                             (подпись)                                          (ФИО)</w:t>
      </w:r>
    </w:p>
    <w:p w:rsidR="002B60E3" w:rsidRPr="007A22B1" w:rsidRDefault="002B60E3" w:rsidP="00BD4B01">
      <w:pPr>
        <w:tabs>
          <w:tab w:val="left" w:pos="708"/>
        </w:tabs>
        <w:spacing w:after="0"/>
        <w:ind w:firstLine="5600"/>
        <w:rPr>
          <w:i/>
        </w:rPr>
      </w:pPr>
      <w:r>
        <w:rPr>
          <w:i/>
        </w:rPr>
        <w:t xml:space="preserve">                    </w:t>
      </w:r>
      <w:r w:rsidRPr="007A22B1">
        <w:rPr>
          <w:i/>
        </w:rPr>
        <w:t>М.П.</w:t>
      </w:r>
      <w:r w:rsidRPr="00132E89">
        <w:rPr>
          <w:i/>
        </w:rPr>
        <w:t xml:space="preserve"> </w:t>
      </w:r>
      <w:r>
        <w:rPr>
          <w:i/>
        </w:rPr>
        <w:t>(при наличии печати)</w:t>
      </w:r>
    </w:p>
    <w:p w:rsidR="002B60E3" w:rsidRPr="004E1646" w:rsidRDefault="002B60E3" w:rsidP="004E1646">
      <w:pPr>
        <w:ind w:firstLine="708"/>
        <w:rPr>
          <w:sz w:val="22"/>
          <w:szCs w:val="22"/>
        </w:rPr>
      </w:pPr>
    </w:p>
    <w:p w:rsidR="002B60E3" w:rsidRDefault="002B60E3" w:rsidP="00A450AE">
      <w:pPr>
        <w:tabs>
          <w:tab w:val="left" w:pos="708"/>
        </w:tabs>
        <w:spacing w:after="0"/>
        <w:rPr>
          <w:b/>
        </w:rPr>
      </w:pPr>
    </w:p>
    <w:p w:rsidR="002B60E3" w:rsidRPr="007A22B1" w:rsidRDefault="002B60E3" w:rsidP="00A450AE">
      <w:pPr>
        <w:tabs>
          <w:tab w:val="left" w:pos="708"/>
        </w:tabs>
        <w:spacing w:after="0"/>
        <w:rPr>
          <w:b/>
        </w:rPr>
      </w:pPr>
      <w:r>
        <w:rPr>
          <w:b/>
        </w:rPr>
        <w:t xml:space="preserve">                                                                                                  </w:t>
      </w:r>
      <w:r w:rsidRPr="007A22B1">
        <w:rPr>
          <w:b/>
        </w:rPr>
        <w:t xml:space="preserve">Приложение № </w:t>
      </w:r>
      <w:r>
        <w:rPr>
          <w:b/>
        </w:rPr>
        <w:t>2.2</w:t>
      </w:r>
      <w:r w:rsidRPr="007A22B1">
        <w:rPr>
          <w:b/>
        </w:rPr>
        <w:t xml:space="preserve"> к заявке на </w:t>
      </w:r>
    </w:p>
    <w:p w:rsidR="002B60E3" w:rsidRPr="007A22B1" w:rsidRDefault="002B60E3" w:rsidP="00A450AE">
      <w:pPr>
        <w:tabs>
          <w:tab w:val="left" w:pos="708"/>
        </w:tabs>
        <w:spacing w:after="0"/>
        <w:ind w:left="5760" w:firstLine="540"/>
        <w:rPr>
          <w:b/>
        </w:rPr>
      </w:pPr>
      <w:r w:rsidRPr="007A22B1">
        <w:rPr>
          <w:b/>
        </w:rPr>
        <w:t xml:space="preserve"> </w:t>
      </w:r>
      <w:r>
        <w:rPr>
          <w:b/>
        </w:rPr>
        <w:t xml:space="preserve">    </w:t>
      </w:r>
      <w:r w:rsidRPr="007A22B1">
        <w:rPr>
          <w:b/>
        </w:rPr>
        <w:t>участие в конкурсе</w:t>
      </w:r>
    </w:p>
    <w:p w:rsidR="002B60E3" w:rsidRDefault="002B60E3" w:rsidP="00A450AE">
      <w:pPr>
        <w:spacing w:after="200" w:line="276" w:lineRule="auto"/>
        <w:jc w:val="center"/>
        <w:rPr>
          <w:sz w:val="22"/>
          <w:szCs w:val="22"/>
          <w:lang w:eastAsia="en-US"/>
        </w:rPr>
      </w:pPr>
      <w:r w:rsidRPr="00A450AE">
        <w:rPr>
          <w:sz w:val="22"/>
          <w:szCs w:val="22"/>
          <w:lang w:eastAsia="en-US"/>
        </w:rPr>
        <w:t xml:space="preserve">ИНФОРМАЦИЯ О НАЛИЧИИ ОПЫТА ВЫПОЛНЕНИЯ АНАЛОГИЧНЫХ ПО ВИДАМ  </w:t>
      </w:r>
    </w:p>
    <w:p w:rsidR="002B60E3" w:rsidRPr="00A450AE" w:rsidRDefault="002B60E3" w:rsidP="00A450AE">
      <w:pPr>
        <w:spacing w:after="200" w:line="276" w:lineRule="auto"/>
        <w:jc w:val="center"/>
        <w:rPr>
          <w:sz w:val="22"/>
          <w:szCs w:val="22"/>
          <w:lang w:eastAsia="en-US"/>
        </w:rPr>
      </w:pPr>
      <w:r w:rsidRPr="00A450AE">
        <w:rPr>
          <w:sz w:val="22"/>
          <w:szCs w:val="22"/>
          <w:lang w:eastAsia="en-US"/>
        </w:rPr>
        <w:t>И ОБЪЕМАМ РАБОТ</w:t>
      </w:r>
    </w:p>
    <w:p w:rsidR="002B60E3" w:rsidRPr="00A450AE" w:rsidRDefault="002B60E3" w:rsidP="00A450AE">
      <w:pPr>
        <w:spacing w:after="200" w:line="276" w:lineRule="auto"/>
        <w:jc w:val="left"/>
        <w:rPr>
          <w:b/>
          <w:sz w:val="22"/>
          <w:szCs w:val="22"/>
          <w:lang w:eastAsia="en-US"/>
        </w:rPr>
      </w:pPr>
      <w:r w:rsidRPr="00A450AE">
        <w:rPr>
          <w:b/>
          <w:sz w:val="22"/>
          <w:szCs w:val="22"/>
          <w:lang w:eastAsia="en-US"/>
        </w:rPr>
        <w:t>Таблица – 1. Опыт выполнения работ</w:t>
      </w:r>
    </w:p>
    <w:tbl>
      <w:tblPr>
        <w:tblW w:w="9454" w:type="dxa"/>
        <w:tblInd w:w="1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35"/>
        <w:gridCol w:w="3678"/>
        <w:gridCol w:w="2247"/>
        <w:gridCol w:w="2994"/>
      </w:tblGrid>
      <w:tr w:rsidR="002B60E3" w:rsidRPr="00A450AE" w:rsidTr="00E35818">
        <w:trPr>
          <w:trHeight w:val="613"/>
        </w:trPr>
        <w:tc>
          <w:tcPr>
            <w:tcW w:w="535" w:type="dxa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№</w:t>
            </w:r>
          </w:p>
        </w:tc>
        <w:tc>
          <w:tcPr>
            <w:tcW w:w="3678" w:type="dxa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Предмет договора</w:t>
            </w:r>
          </w:p>
        </w:tc>
        <w:tc>
          <w:tcPr>
            <w:tcW w:w="2247" w:type="dxa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Срок выполнения работ</w:t>
            </w:r>
          </w:p>
        </w:tc>
        <w:tc>
          <w:tcPr>
            <w:tcW w:w="2994" w:type="dxa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Наименование заказчика, Контактная информация</w:t>
            </w:r>
          </w:p>
        </w:tc>
      </w:tr>
      <w:tr w:rsidR="002B60E3" w:rsidRPr="00A450AE" w:rsidTr="00E35818">
        <w:trPr>
          <w:trHeight w:val="1761"/>
        </w:trPr>
        <w:tc>
          <w:tcPr>
            <w:tcW w:w="535" w:type="dxa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1.</w:t>
            </w:r>
          </w:p>
        </w:tc>
        <w:tc>
          <w:tcPr>
            <w:tcW w:w="3678" w:type="dxa"/>
            <w:vAlign w:val="center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29/09. Разработка проектной док</w:t>
            </w:r>
            <w:r w:rsidRPr="00A450AE">
              <w:rPr>
                <w:sz w:val="22"/>
                <w:szCs w:val="22"/>
                <w:lang w:eastAsia="en-US"/>
              </w:rPr>
              <w:t>у</w:t>
            </w:r>
            <w:r w:rsidRPr="00A450AE">
              <w:rPr>
                <w:sz w:val="22"/>
                <w:szCs w:val="22"/>
                <w:lang w:eastAsia="en-US"/>
              </w:rPr>
              <w:t>ментации на обследование и экспе</w:t>
            </w:r>
            <w:r w:rsidRPr="00A450AE">
              <w:rPr>
                <w:sz w:val="22"/>
                <w:szCs w:val="22"/>
                <w:lang w:eastAsia="en-US"/>
              </w:rPr>
              <w:t>р</w:t>
            </w:r>
            <w:r w:rsidRPr="00A450AE">
              <w:rPr>
                <w:sz w:val="22"/>
                <w:szCs w:val="22"/>
                <w:lang w:eastAsia="en-US"/>
              </w:rPr>
              <w:t>тизу технического состояния конс</w:t>
            </w:r>
            <w:r w:rsidRPr="00A450AE">
              <w:rPr>
                <w:sz w:val="22"/>
                <w:szCs w:val="22"/>
                <w:lang w:eastAsia="en-US"/>
              </w:rPr>
              <w:t>т</w:t>
            </w:r>
            <w:r w:rsidRPr="00A450AE">
              <w:rPr>
                <w:sz w:val="22"/>
                <w:szCs w:val="22"/>
                <w:lang w:eastAsia="en-US"/>
              </w:rPr>
              <w:t>рукций здания подстанции №26.</w:t>
            </w:r>
          </w:p>
        </w:tc>
        <w:tc>
          <w:tcPr>
            <w:tcW w:w="2247" w:type="dxa"/>
            <w:vAlign w:val="center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09.2009-10.2009гг.</w:t>
            </w:r>
          </w:p>
        </w:tc>
        <w:tc>
          <w:tcPr>
            <w:tcW w:w="2994" w:type="dxa"/>
            <w:vAlign w:val="center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ОАО «Прокопьевскэнерго»</w:t>
            </w:r>
          </w:p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smartTag w:uri="urn:schemas-microsoft-com:office:smarttags" w:element="metricconverter">
              <w:smartTagPr>
                <w:attr w:name="ProductID" w:val="653000, г"/>
              </w:smartTagPr>
              <w:r w:rsidRPr="00A450AE">
                <w:rPr>
                  <w:sz w:val="22"/>
                  <w:szCs w:val="22"/>
                  <w:lang w:eastAsia="en-US"/>
                </w:rPr>
                <w:t>653000, г</w:t>
              </w:r>
            </w:smartTag>
            <w:r w:rsidRPr="00A450AE">
              <w:rPr>
                <w:sz w:val="22"/>
                <w:szCs w:val="22"/>
                <w:lang w:eastAsia="en-US"/>
              </w:rPr>
              <w:t>. Прокопьевск, ул. Энергетическая, 14 тел./факс. +7(3846)61-11-95</w:t>
            </w:r>
          </w:p>
        </w:tc>
      </w:tr>
      <w:tr w:rsidR="002B60E3" w:rsidRPr="00A450AE" w:rsidTr="00E35818">
        <w:trPr>
          <w:trHeight w:val="1701"/>
        </w:trPr>
        <w:tc>
          <w:tcPr>
            <w:tcW w:w="535" w:type="dxa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2.</w:t>
            </w:r>
          </w:p>
        </w:tc>
        <w:tc>
          <w:tcPr>
            <w:tcW w:w="3678" w:type="dxa"/>
            <w:vAlign w:val="center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33/09. Разработка рабочей докуме</w:t>
            </w:r>
            <w:r w:rsidRPr="00A450AE">
              <w:rPr>
                <w:sz w:val="22"/>
                <w:szCs w:val="22"/>
                <w:lang w:eastAsia="en-US"/>
              </w:rPr>
              <w:t>н</w:t>
            </w:r>
            <w:r w:rsidRPr="00A450AE">
              <w:rPr>
                <w:sz w:val="22"/>
                <w:szCs w:val="22"/>
                <w:lang w:eastAsia="en-US"/>
              </w:rPr>
              <w:t>тации на реконструкцию здания подстанции №26, расположенной по адресу: Кемеровская область,                              г. Прокопьевск, ул. Морозовой, 70, территория ООО шахта «Зиминка».</w:t>
            </w:r>
          </w:p>
        </w:tc>
        <w:tc>
          <w:tcPr>
            <w:tcW w:w="2247" w:type="dxa"/>
            <w:vAlign w:val="center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12.2009-01.2010гг.</w:t>
            </w:r>
          </w:p>
        </w:tc>
        <w:tc>
          <w:tcPr>
            <w:tcW w:w="2994" w:type="dxa"/>
            <w:vAlign w:val="center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ОАО «Прокопьевскэнерго»</w:t>
            </w:r>
          </w:p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smartTag w:uri="urn:schemas-microsoft-com:office:smarttags" w:element="metricconverter">
              <w:smartTagPr>
                <w:attr w:name="ProductID" w:val="653000, г"/>
              </w:smartTagPr>
              <w:r w:rsidRPr="00A450AE">
                <w:rPr>
                  <w:sz w:val="22"/>
                  <w:szCs w:val="22"/>
                  <w:lang w:eastAsia="en-US"/>
                </w:rPr>
                <w:t>653000, г</w:t>
              </w:r>
            </w:smartTag>
            <w:r w:rsidRPr="00A450AE">
              <w:rPr>
                <w:sz w:val="22"/>
                <w:szCs w:val="22"/>
                <w:lang w:eastAsia="en-US"/>
              </w:rPr>
              <w:t>. Прокопьевск, ул. Энергетическая, 14 тел./факс. +7(3846)61-11-95</w:t>
            </w:r>
          </w:p>
        </w:tc>
      </w:tr>
      <w:tr w:rsidR="002B60E3" w:rsidRPr="00A450AE" w:rsidTr="00E35818">
        <w:trPr>
          <w:trHeight w:val="1683"/>
        </w:trPr>
        <w:tc>
          <w:tcPr>
            <w:tcW w:w="535" w:type="dxa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3.</w:t>
            </w:r>
          </w:p>
        </w:tc>
        <w:tc>
          <w:tcPr>
            <w:tcW w:w="3678" w:type="dxa"/>
            <w:vAlign w:val="center"/>
          </w:tcPr>
          <w:p w:rsidR="002B60E3" w:rsidRPr="00A450AE" w:rsidRDefault="002B60E3" w:rsidP="00A450AE">
            <w:pPr>
              <w:spacing w:after="0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03/10. Разработка рабочей докуме</w:t>
            </w:r>
            <w:r w:rsidRPr="00A450AE">
              <w:rPr>
                <w:sz w:val="22"/>
                <w:szCs w:val="22"/>
                <w:lang w:eastAsia="en-US"/>
              </w:rPr>
              <w:t>н</w:t>
            </w:r>
            <w:r w:rsidRPr="00A450AE">
              <w:rPr>
                <w:sz w:val="22"/>
                <w:szCs w:val="22"/>
                <w:lang w:eastAsia="en-US"/>
              </w:rPr>
              <w:t>тации на реконструкцию подста</w:t>
            </w:r>
            <w:r w:rsidRPr="00A450AE">
              <w:rPr>
                <w:sz w:val="22"/>
                <w:szCs w:val="22"/>
                <w:lang w:eastAsia="en-US"/>
              </w:rPr>
              <w:t>н</w:t>
            </w:r>
            <w:r w:rsidRPr="00A450AE">
              <w:rPr>
                <w:sz w:val="22"/>
                <w:szCs w:val="22"/>
                <w:lang w:eastAsia="en-US"/>
              </w:rPr>
              <w:t>ции №30 6/0,4 кВ.  Замена оборуд</w:t>
            </w:r>
            <w:r w:rsidRPr="00A450AE">
              <w:rPr>
                <w:sz w:val="22"/>
                <w:szCs w:val="22"/>
                <w:lang w:eastAsia="en-US"/>
              </w:rPr>
              <w:t>о</w:t>
            </w:r>
            <w:r w:rsidRPr="00A450AE">
              <w:rPr>
                <w:sz w:val="22"/>
                <w:szCs w:val="22"/>
                <w:lang w:eastAsia="en-US"/>
              </w:rPr>
              <w:t>вания по сторонам 6 и 0,4 кВ на с</w:t>
            </w:r>
            <w:r w:rsidRPr="00A450AE">
              <w:rPr>
                <w:sz w:val="22"/>
                <w:szCs w:val="22"/>
                <w:lang w:eastAsia="en-US"/>
              </w:rPr>
              <w:t>о</w:t>
            </w:r>
            <w:r w:rsidRPr="00A450AE">
              <w:rPr>
                <w:sz w:val="22"/>
                <w:szCs w:val="22"/>
                <w:lang w:eastAsia="en-US"/>
              </w:rPr>
              <w:t>временное с электроприводами. З</w:t>
            </w:r>
            <w:r w:rsidRPr="00A450AE">
              <w:rPr>
                <w:sz w:val="22"/>
                <w:szCs w:val="22"/>
                <w:lang w:eastAsia="en-US"/>
              </w:rPr>
              <w:t>а</w:t>
            </w:r>
            <w:r w:rsidRPr="00A450AE">
              <w:rPr>
                <w:sz w:val="22"/>
                <w:szCs w:val="22"/>
                <w:lang w:eastAsia="en-US"/>
              </w:rPr>
              <w:t>мена устаревшей механической р</w:t>
            </w:r>
            <w:r w:rsidRPr="00A450AE">
              <w:rPr>
                <w:sz w:val="22"/>
                <w:szCs w:val="22"/>
                <w:lang w:eastAsia="en-US"/>
              </w:rPr>
              <w:t>е</w:t>
            </w:r>
            <w:r w:rsidRPr="00A450AE">
              <w:rPr>
                <w:sz w:val="22"/>
                <w:szCs w:val="22"/>
                <w:lang w:eastAsia="en-US"/>
              </w:rPr>
              <w:t>лейной защиты на микропроцессо</w:t>
            </w:r>
            <w:r w:rsidRPr="00A450AE">
              <w:rPr>
                <w:sz w:val="22"/>
                <w:szCs w:val="22"/>
                <w:lang w:eastAsia="en-US"/>
              </w:rPr>
              <w:t>р</w:t>
            </w:r>
            <w:r w:rsidRPr="00A450AE">
              <w:rPr>
                <w:sz w:val="22"/>
                <w:szCs w:val="22"/>
                <w:lang w:eastAsia="en-US"/>
              </w:rPr>
              <w:t>ную. Установка ЩОТ. Электрома</w:t>
            </w:r>
            <w:r w:rsidRPr="00A450AE">
              <w:rPr>
                <w:sz w:val="22"/>
                <w:szCs w:val="22"/>
                <w:lang w:eastAsia="en-US"/>
              </w:rPr>
              <w:t>г</w:t>
            </w:r>
            <w:r w:rsidRPr="00A450AE">
              <w:rPr>
                <w:sz w:val="22"/>
                <w:szCs w:val="22"/>
                <w:lang w:eastAsia="en-US"/>
              </w:rPr>
              <w:t>нитная совместимость. Все разделы проектной документации.</w:t>
            </w:r>
          </w:p>
        </w:tc>
        <w:tc>
          <w:tcPr>
            <w:tcW w:w="2247" w:type="dxa"/>
            <w:vAlign w:val="center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02.2010-04.2010гг.</w:t>
            </w:r>
          </w:p>
        </w:tc>
        <w:tc>
          <w:tcPr>
            <w:tcW w:w="2994" w:type="dxa"/>
            <w:vAlign w:val="center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ОАО «Прокопьевскэнерго»</w:t>
            </w:r>
          </w:p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smartTag w:uri="urn:schemas-microsoft-com:office:smarttags" w:element="metricconverter">
              <w:smartTagPr>
                <w:attr w:name="ProductID" w:val="653000, г"/>
              </w:smartTagPr>
              <w:r w:rsidRPr="00A450AE">
                <w:rPr>
                  <w:sz w:val="22"/>
                  <w:szCs w:val="22"/>
                  <w:lang w:eastAsia="en-US"/>
                </w:rPr>
                <w:t>653000, г</w:t>
              </w:r>
            </w:smartTag>
            <w:r w:rsidRPr="00A450AE">
              <w:rPr>
                <w:sz w:val="22"/>
                <w:szCs w:val="22"/>
                <w:lang w:eastAsia="en-US"/>
              </w:rPr>
              <w:t>. Прокопьевск, ул. Энергетическая, 14 тел./факс. +7(3846)61-11-95</w:t>
            </w:r>
          </w:p>
        </w:tc>
      </w:tr>
      <w:tr w:rsidR="002B60E3" w:rsidRPr="00A450AE" w:rsidTr="00E35818">
        <w:trPr>
          <w:trHeight w:val="1401"/>
        </w:trPr>
        <w:tc>
          <w:tcPr>
            <w:tcW w:w="535" w:type="dxa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4.</w:t>
            </w:r>
          </w:p>
        </w:tc>
        <w:tc>
          <w:tcPr>
            <w:tcW w:w="3678" w:type="dxa"/>
            <w:vAlign w:val="center"/>
          </w:tcPr>
          <w:p w:rsidR="002B60E3" w:rsidRPr="00A450AE" w:rsidRDefault="002B60E3" w:rsidP="00A450AE">
            <w:pPr>
              <w:spacing w:after="0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04/10. Разработка рабочей докуме</w:t>
            </w:r>
            <w:r w:rsidRPr="00A450AE">
              <w:rPr>
                <w:sz w:val="22"/>
                <w:szCs w:val="22"/>
                <w:lang w:eastAsia="en-US"/>
              </w:rPr>
              <w:t>н</w:t>
            </w:r>
            <w:r w:rsidRPr="00A450AE">
              <w:rPr>
                <w:sz w:val="22"/>
                <w:szCs w:val="22"/>
                <w:lang w:eastAsia="en-US"/>
              </w:rPr>
              <w:t>тации на реконструкцию подста</w:t>
            </w:r>
            <w:r w:rsidRPr="00A450AE">
              <w:rPr>
                <w:sz w:val="22"/>
                <w:szCs w:val="22"/>
                <w:lang w:eastAsia="en-US"/>
              </w:rPr>
              <w:t>н</w:t>
            </w:r>
            <w:r w:rsidRPr="00A450AE">
              <w:rPr>
                <w:sz w:val="22"/>
                <w:szCs w:val="22"/>
                <w:lang w:eastAsia="en-US"/>
              </w:rPr>
              <w:t>ции №14 35/6 кВ.</w:t>
            </w:r>
          </w:p>
        </w:tc>
        <w:tc>
          <w:tcPr>
            <w:tcW w:w="2247" w:type="dxa"/>
            <w:vAlign w:val="center"/>
          </w:tcPr>
          <w:p w:rsidR="002B60E3" w:rsidRPr="00A450AE" w:rsidRDefault="002B60E3" w:rsidP="00A450AE">
            <w:pPr>
              <w:spacing w:after="0"/>
              <w:ind w:right="-112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03.2010-05.2010гг.</w:t>
            </w:r>
          </w:p>
        </w:tc>
        <w:tc>
          <w:tcPr>
            <w:tcW w:w="2994" w:type="dxa"/>
            <w:vAlign w:val="center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ОАО «Прокопьевскэнерго»</w:t>
            </w:r>
          </w:p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smartTag w:uri="urn:schemas-microsoft-com:office:smarttags" w:element="metricconverter">
              <w:smartTagPr>
                <w:attr w:name="ProductID" w:val="653000, г"/>
              </w:smartTagPr>
              <w:r w:rsidRPr="00A450AE">
                <w:rPr>
                  <w:sz w:val="22"/>
                  <w:szCs w:val="22"/>
                  <w:lang w:eastAsia="en-US"/>
                </w:rPr>
                <w:t>653000, г</w:t>
              </w:r>
            </w:smartTag>
            <w:r w:rsidRPr="00A450AE">
              <w:rPr>
                <w:sz w:val="22"/>
                <w:szCs w:val="22"/>
                <w:lang w:eastAsia="en-US"/>
              </w:rPr>
              <w:t>. Прокопьевск, ул. Энергетическая, 14 тел./факс. +7(3846)61-11-95</w:t>
            </w:r>
          </w:p>
        </w:tc>
      </w:tr>
      <w:tr w:rsidR="002B60E3" w:rsidRPr="00A450AE" w:rsidTr="00E35818">
        <w:trPr>
          <w:trHeight w:val="1775"/>
        </w:trPr>
        <w:tc>
          <w:tcPr>
            <w:tcW w:w="535" w:type="dxa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5.</w:t>
            </w:r>
          </w:p>
        </w:tc>
        <w:tc>
          <w:tcPr>
            <w:tcW w:w="3678" w:type="dxa"/>
            <w:vAlign w:val="center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18/10. Разработка рабочей докуме</w:t>
            </w:r>
            <w:r w:rsidRPr="00A450AE">
              <w:rPr>
                <w:sz w:val="22"/>
                <w:szCs w:val="22"/>
                <w:lang w:eastAsia="en-US"/>
              </w:rPr>
              <w:t>н</w:t>
            </w:r>
            <w:r w:rsidRPr="00A450AE">
              <w:rPr>
                <w:sz w:val="22"/>
                <w:szCs w:val="22"/>
                <w:lang w:eastAsia="en-US"/>
              </w:rPr>
              <w:t>тации по замене масляных выкл</w:t>
            </w:r>
            <w:r w:rsidRPr="00A450AE">
              <w:rPr>
                <w:sz w:val="22"/>
                <w:szCs w:val="22"/>
                <w:lang w:eastAsia="en-US"/>
              </w:rPr>
              <w:t>ю</w:t>
            </w:r>
            <w:r w:rsidRPr="00A450AE">
              <w:rPr>
                <w:sz w:val="22"/>
                <w:szCs w:val="22"/>
                <w:lang w:eastAsia="en-US"/>
              </w:rPr>
              <w:t>чателей на вакуумные и переус</w:t>
            </w:r>
            <w:r w:rsidRPr="00A450AE">
              <w:rPr>
                <w:sz w:val="22"/>
                <w:szCs w:val="22"/>
                <w:lang w:eastAsia="en-US"/>
              </w:rPr>
              <w:t>т</w:t>
            </w:r>
            <w:r w:rsidRPr="00A450AE">
              <w:rPr>
                <w:sz w:val="22"/>
                <w:szCs w:val="22"/>
                <w:lang w:eastAsia="en-US"/>
              </w:rPr>
              <w:t>ройству камер в РУ 6 кВ ПСТ №19.</w:t>
            </w:r>
          </w:p>
        </w:tc>
        <w:tc>
          <w:tcPr>
            <w:tcW w:w="2247" w:type="dxa"/>
            <w:vAlign w:val="center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09.2010-10.2010гг.</w:t>
            </w:r>
          </w:p>
        </w:tc>
        <w:tc>
          <w:tcPr>
            <w:tcW w:w="2994" w:type="dxa"/>
            <w:vAlign w:val="center"/>
          </w:tcPr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r w:rsidRPr="00A450AE">
              <w:rPr>
                <w:sz w:val="22"/>
                <w:szCs w:val="22"/>
                <w:lang w:eastAsia="en-US"/>
              </w:rPr>
              <w:t>ОАО «Прокопьевскэнерго»</w:t>
            </w:r>
          </w:p>
          <w:p w:rsidR="002B60E3" w:rsidRPr="00A450AE" w:rsidRDefault="002B60E3" w:rsidP="00A450AE">
            <w:pPr>
              <w:spacing w:after="200" w:line="276" w:lineRule="auto"/>
              <w:jc w:val="left"/>
              <w:rPr>
                <w:lang w:eastAsia="en-US"/>
              </w:rPr>
            </w:pPr>
            <w:smartTag w:uri="urn:schemas-microsoft-com:office:smarttags" w:element="metricconverter">
              <w:smartTagPr>
                <w:attr w:name="ProductID" w:val="653000, г"/>
              </w:smartTagPr>
              <w:r w:rsidRPr="00A450AE">
                <w:rPr>
                  <w:sz w:val="22"/>
                  <w:szCs w:val="22"/>
                  <w:lang w:eastAsia="en-US"/>
                </w:rPr>
                <w:t>653000, г</w:t>
              </w:r>
            </w:smartTag>
            <w:r w:rsidRPr="00A450AE">
              <w:rPr>
                <w:sz w:val="22"/>
                <w:szCs w:val="22"/>
                <w:lang w:eastAsia="en-US"/>
              </w:rPr>
              <w:t>. Прокопьевск, ул. Энергетическая, 14 тел./факс. +7(3846)61-11-95</w:t>
            </w:r>
          </w:p>
        </w:tc>
      </w:tr>
    </w:tbl>
    <w:p w:rsidR="002B60E3" w:rsidRPr="00A450AE" w:rsidRDefault="002B60E3" w:rsidP="00A450AE">
      <w:pPr>
        <w:spacing w:after="200" w:line="276" w:lineRule="auto"/>
        <w:jc w:val="left"/>
        <w:rPr>
          <w:sz w:val="22"/>
          <w:szCs w:val="22"/>
          <w:lang w:eastAsia="en-US"/>
        </w:rPr>
      </w:pPr>
    </w:p>
    <w:p w:rsidR="002B60E3" w:rsidRPr="00A450AE" w:rsidRDefault="002B60E3" w:rsidP="00A450AE">
      <w:pPr>
        <w:widowControl w:val="0"/>
        <w:autoSpaceDE w:val="0"/>
        <w:autoSpaceDN w:val="0"/>
        <w:adjustRightInd w:val="0"/>
        <w:spacing w:after="0"/>
        <w:jc w:val="left"/>
        <w:rPr>
          <w:b/>
          <w:sz w:val="18"/>
          <w:szCs w:val="18"/>
        </w:rPr>
      </w:pPr>
      <w:r w:rsidRPr="00A450AE">
        <w:rPr>
          <w:b/>
          <w:sz w:val="18"/>
          <w:szCs w:val="18"/>
        </w:rPr>
        <w:t>Директор ООО «КПО»________________________/Н.В.Хохлов/</w:t>
      </w:r>
    </w:p>
    <w:p w:rsidR="002B60E3" w:rsidRPr="00A450AE" w:rsidRDefault="002B60E3" w:rsidP="00A450AE">
      <w:pPr>
        <w:widowControl w:val="0"/>
        <w:autoSpaceDE w:val="0"/>
        <w:autoSpaceDN w:val="0"/>
        <w:adjustRightInd w:val="0"/>
        <w:spacing w:after="0"/>
        <w:jc w:val="left"/>
        <w:rPr>
          <w:b/>
          <w:sz w:val="18"/>
          <w:szCs w:val="18"/>
        </w:rPr>
      </w:pPr>
      <w:r w:rsidRPr="00A450AE">
        <w:rPr>
          <w:b/>
          <w:sz w:val="18"/>
          <w:szCs w:val="18"/>
        </w:rPr>
        <w:t>(Должность, ФИО, подпись представителя Участника закупки)</w:t>
      </w:r>
    </w:p>
    <w:p w:rsidR="002B60E3" w:rsidRPr="00A450AE" w:rsidRDefault="002B60E3" w:rsidP="00A450AE">
      <w:pPr>
        <w:widowControl w:val="0"/>
        <w:autoSpaceDE w:val="0"/>
        <w:autoSpaceDN w:val="0"/>
        <w:adjustRightInd w:val="0"/>
        <w:spacing w:after="0"/>
        <w:jc w:val="left"/>
        <w:rPr>
          <w:b/>
          <w:sz w:val="18"/>
          <w:szCs w:val="18"/>
        </w:rPr>
      </w:pPr>
      <w:r w:rsidRPr="00A450AE">
        <w:rPr>
          <w:b/>
          <w:sz w:val="18"/>
          <w:szCs w:val="18"/>
        </w:rPr>
        <w:t>М.П.</w:t>
      </w:r>
    </w:p>
    <w:p w:rsidR="002B60E3" w:rsidRPr="00A450AE" w:rsidRDefault="002B60E3" w:rsidP="00A450AE">
      <w:pPr>
        <w:widowControl w:val="0"/>
        <w:autoSpaceDE w:val="0"/>
        <w:autoSpaceDN w:val="0"/>
        <w:adjustRightInd w:val="0"/>
        <w:spacing w:after="0"/>
        <w:jc w:val="left"/>
        <w:rPr>
          <w:b/>
          <w:sz w:val="18"/>
          <w:szCs w:val="18"/>
        </w:rPr>
      </w:pPr>
      <w:r>
        <w:rPr>
          <w:b/>
          <w:sz w:val="18"/>
          <w:szCs w:val="18"/>
        </w:rPr>
        <w:t>Дата:  17.04.2019</w:t>
      </w:r>
      <w:r w:rsidRPr="00A450AE">
        <w:rPr>
          <w:b/>
          <w:sz w:val="18"/>
          <w:szCs w:val="18"/>
        </w:rPr>
        <w:t>г.</w:t>
      </w:r>
    </w:p>
    <w:p w:rsidR="002B60E3" w:rsidRPr="00A450AE" w:rsidRDefault="002B60E3" w:rsidP="00A450AE">
      <w:pPr>
        <w:spacing w:after="200" w:line="276" w:lineRule="auto"/>
        <w:jc w:val="left"/>
        <w:rPr>
          <w:sz w:val="22"/>
          <w:szCs w:val="22"/>
          <w:lang w:eastAsia="en-US"/>
        </w:rPr>
      </w:pPr>
    </w:p>
    <w:p w:rsidR="002B60E3" w:rsidRPr="007B4B71" w:rsidRDefault="002B60E3" w:rsidP="004E1646">
      <w:pPr>
        <w:pStyle w:val="Heading2"/>
      </w:pPr>
      <w:r w:rsidRPr="007A22B1">
        <w:br w:type="page"/>
      </w:r>
    </w:p>
    <w:p w:rsidR="002B60E3" w:rsidRPr="007B4B71" w:rsidRDefault="002B60E3" w:rsidP="00E07A2B">
      <w:pPr>
        <w:spacing w:after="0"/>
        <w:ind w:left="709" w:right="54"/>
        <w:jc w:val="center"/>
        <w:rPr>
          <w:b/>
          <w:caps/>
          <w:sz w:val="28"/>
          <w:szCs w:val="28"/>
        </w:rPr>
      </w:pPr>
    </w:p>
    <w:p w:rsidR="002B60E3" w:rsidRPr="007B4B71" w:rsidRDefault="002B60E3" w:rsidP="00E07A2B">
      <w:pPr>
        <w:tabs>
          <w:tab w:val="left" w:pos="708"/>
        </w:tabs>
        <w:spacing w:after="0"/>
        <w:rPr>
          <w:b/>
        </w:rPr>
      </w:pPr>
      <w:r>
        <w:rPr>
          <w:i/>
        </w:rPr>
        <w:t>17</w:t>
      </w:r>
      <w:r w:rsidRPr="004E1646">
        <w:rPr>
          <w:i/>
        </w:rPr>
        <w:t xml:space="preserve"> апреля 2019г.  исх.№ 114/19  </w:t>
      </w:r>
      <w:r>
        <w:tab/>
      </w:r>
      <w:r>
        <w:tab/>
      </w:r>
      <w:r>
        <w:tab/>
      </w:r>
      <w:r>
        <w:tab/>
      </w:r>
      <w:r>
        <w:tab/>
      </w:r>
      <w:r>
        <w:rPr>
          <w:b/>
        </w:rPr>
        <w:t>Приложение № 3</w:t>
      </w:r>
      <w:r w:rsidRPr="007B4B71">
        <w:rPr>
          <w:b/>
        </w:rPr>
        <w:t xml:space="preserve"> к заявке на </w:t>
      </w:r>
    </w:p>
    <w:p w:rsidR="002B60E3" w:rsidRPr="007B4B71" w:rsidRDefault="002B60E3" w:rsidP="00E07A2B">
      <w:pPr>
        <w:tabs>
          <w:tab w:val="left" w:pos="708"/>
        </w:tabs>
        <w:spacing w:after="0"/>
        <w:ind w:left="5760" w:firstLine="540"/>
        <w:rPr>
          <w:b/>
        </w:rPr>
      </w:pPr>
      <w:r w:rsidRPr="007B4B71">
        <w:rPr>
          <w:b/>
        </w:rPr>
        <w:t xml:space="preserve"> участие в конкурсе</w:t>
      </w:r>
    </w:p>
    <w:p w:rsidR="002B60E3" w:rsidRPr="007B4B71" w:rsidRDefault="002B60E3" w:rsidP="00E07A2B">
      <w:pPr>
        <w:tabs>
          <w:tab w:val="left" w:pos="708"/>
        </w:tabs>
        <w:ind w:left="5580"/>
        <w:rPr>
          <w:b/>
        </w:rPr>
      </w:pPr>
    </w:p>
    <w:p w:rsidR="002B60E3" w:rsidRPr="00BC6551" w:rsidRDefault="002B60E3" w:rsidP="00BC6551">
      <w:pPr>
        <w:spacing w:after="0"/>
        <w:ind w:left="5222"/>
        <w:jc w:val="left"/>
        <w:rPr>
          <w:b/>
          <w:bCs/>
        </w:rPr>
      </w:pPr>
      <w:r w:rsidRPr="00BC6551">
        <w:rPr>
          <w:b/>
          <w:bCs/>
        </w:rPr>
        <w:t>Заказчику</w:t>
      </w:r>
    </w:p>
    <w:p w:rsidR="002B60E3" w:rsidRPr="00BC6551" w:rsidRDefault="002B60E3" w:rsidP="00BC6551">
      <w:pPr>
        <w:spacing w:after="0"/>
        <w:ind w:left="5222"/>
        <w:jc w:val="left"/>
        <w:rPr>
          <w:b/>
          <w:bCs/>
        </w:rPr>
      </w:pPr>
      <w:r w:rsidRPr="00BC6551">
        <w:rPr>
          <w:b/>
          <w:bCs/>
        </w:rPr>
        <w:t>Общества с ограниченной ответственн</w:t>
      </w:r>
      <w:r w:rsidRPr="00BC6551">
        <w:rPr>
          <w:b/>
          <w:bCs/>
        </w:rPr>
        <w:t>о</w:t>
      </w:r>
      <w:r w:rsidRPr="00BC6551">
        <w:rPr>
          <w:b/>
          <w:bCs/>
        </w:rPr>
        <w:t>стью «Кузбасская Проектная Организ</w:t>
      </w:r>
      <w:r w:rsidRPr="00BC6551">
        <w:rPr>
          <w:b/>
          <w:bCs/>
        </w:rPr>
        <w:t>а</w:t>
      </w:r>
      <w:r w:rsidRPr="00BC6551">
        <w:rPr>
          <w:b/>
          <w:bCs/>
        </w:rPr>
        <w:t>ция»</w:t>
      </w:r>
    </w:p>
    <w:p w:rsidR="002B60E3" w:rsidRPr="007A22B1" w:rsidRDefault="002B60E3" w:rsidP="00E07A2B">
      <w:pPr>
        <w:spacing w:after="0"/>
        <w:ind w:left="5222"/>
        <w:jc w:val="left"/>
        <w:rPr>
          <w:b/>
          <w:bCs/>
        </w:rPr>
      </w:pPr>
    </w:p>
    <w:p w:rsidR="002B60E3" w:rsidRPr="00E07A2B" w:rsidRDefault="002B60E3" w:rsidP="00E07A2B">
      <w:pPr>
        <w:keepLines/>
        <w:tabs>
          <w:tab w:val="left" w:pos="0"/>
        </w:tabs>
        <w:suppressAutoHyphens/>
        <w:spacing w:after="0"/>
        <w:ind w:firstLine="567"/>
        <w:textAlignment w:val="baseline"/>
        <w:rPr>
          <w:lang w:eastAsia="zh-CN"/>
        </w:rPr>
      </w:pPr>
      <w:r w:rsidRPr="00E07A2B">
        <w:rPr>
          <w:lang w:eastAsia="zh-CN"/>
        </w:rPr>
        <w:t>Квалификация участников закупки, в том числе наличие у них финансовых ресурсов, на праве собственности или ином законном основании оборудования и других материальных ресурсов, опыта работы, связанного с предметом контракта, и деловой репутации, специалистов и иных работников определенного уровня квалификации составляется по формам:</w:t>
      </w:r>
    </w:p>
    <w:p w:rsidR="002B60E3" w:rsidRDefault="002B60E3" w:rsidP="008D6B7E">
      <w:pPr>
        <w:tabs>
          <w:tab w:val="left" w:pos="0"/>
          <w:tab w:val="left" w:pos="353"/>
        </w:tabs>
        <w:suppressAutoHyphens/>
        <w:ind w:right="113"/>
        <w:rPr>
          <w:b/>
          <w:szCs w:val="20"/>
        </w:rPr>
      </w:pPr>
    </w:p>
    <w:p w:rsidR="002B60E3" w:rsidRPr="008D6B7E" w:rsidRDefault="002B60E3" w:rsidP="00FD2BA9">
      <w:pPr>
        <w:tabs>
          <w:tab w:val="left" w:pos="0"/>
          <w:tab w:val="left" w:pos="353"/>
        </w:tabs>
        <w:suppressAutoHyphens/>
        <w:ind w:right="113"/>
        <w:rPr>
          <w:szCs w:val="20"/>
        </w:rPr>
      </w:pPr>
      <w:r>
        <w:rPr>
          <w:b/>
          <w:szCs w:val="20"/>
        </w:rPr>
        <w:t>Показатель 1</w:t>
      </w:r>
      <w:r w:rsidRPr="002D4738">
        <w:rPr>
          <w:b/>
          <w:szCs w:val="20"/>
        </w:rPr>
        <w:t xml:space="preserve">: </w:t>
      </w:r>
      <w:r w:rsidRPr="00B72115">
        <w:rPr>
          <w:bCs/>
        </w:rPr>
        <w:t>Иметь квалифицированный персонал</w:t>
      </w:r>
      <w:r>
        <w:rPr>
          <w:bCs/>
        </w:rPr>
        <w:t xml:space="preserve"> для выполнения данных работ</w:t>
      </w:r>
      <w:r w:rsidRPr="008D6B7E">
        <w:rPr>
          <w:szCs w:val="20"/>
        </w:rPr>
        <w:t>:</w:t>
      </w:r>
    </w:p>
    <w:p w:rsidR="002B60E3" w:rsidRPr="008D6B7E" w:rsidRDefault="002B60E3" w:rsidP="00FD2BA9">
      <w:pPr>
        <w:ind w:firstLine="567"/>
        <w:rPr>
          <w:szCs w:val="20"/>
        </w:rPr>
      </w:pPr>
    </w:p>
    <w:p w:rsidR="002B60E3" w:rsidRDefault="002B60E3" w:rsidP="00FD2BA9">
      <w:pPr>
        <w:spacing w:after="0"/>
        <w:rPr>
          <w:b/>
          <w:szCs w:val="20"/>
        </w:rPr>
      </w:pPr>
      <w:r w:rsidRPr="002D4738">
        <w:rPr>
          <w:b/>
          <w:szCs w:val="20"/>
        </w:rPr>
        <w:t xml:space="preserve">Показатель </w:t>
      </w:r>
      <w:r>
        <w:rPr>
          <w:b/>
          <w:szCs w:val="20"/>
        </w:rPr>
        <w:t>2</w:t>
      </w:r>
      <w:r w:rsidRPr="002D4738">
        <w:rPr>
          <w:b/>
          <w:szCs w:val="20"/>
        </w:rPr>
        <w:t>:</w:t>
      </w:r>
      <w:r w:rsidRPr="002D4738">
        <w:rPr>
          <w:szCs w:val="20"/>
        </w:rPr>
        <w:t xml:space="preserve"> </w:t>
      </w:r>
      <w:r>
        <w:rPr>
          <w:szCs w:val="20"/>
        </w:rPr>
        <w:t>Наличие сертификатов на выполнение данных работ:</w:t>
      </w:r>
    </w:p>
    <w:p w:rsidR="002B60E3" w:rsidRDefault="002B60E3" w:rsidP="00DD2748">
      <w:pPr>
        <w:ind w:firstLine="567"/>
        <w:rPr>
          <w:szCs w:val="20"/>
        </w:rPr>
      </w:pPr>
    </w:p>
    <w:p w:rsidR="002B60E3" w:rsidRPr="002D4738" w:rsidRDefault="002B60E3" w:rsidP="00DD2748">
      <w:pPr>
        <w:ind w:firstLine="567"/>
        <w:rPr>
          <w:szCs w:val="20"/>
        </w:rPr>
      </w:pPr>
      <w:r w:rsidRPr="002D4738">
        <w:rPr>
          <w:szCs w:val="20"/>
        </w:rPr>
        <w:t>Примечание: информация и сведения, приведённые в ФОРМЕ   должны подтверждаться документами или копиями документов.</w:t>
      </w:r>
    </w:p>
    <w:p w:rsidR="002B60E3" w:rsidRPr="002D4738" w:rsidRDefault="002B60E3" w:rsidP="00E07A2B">
      <w:pPr>
        <w:ind w:firstLine="567"/>
        <w:rPr>
          <w:szCs w:val="20"/>
        </w:rPr>
      </w:pPr>
    </w:p>
    <w:p w:rsidR="002B60E3" w:rsidRPr="002D4738" w:rsidRDefault="002B60E3" w:rsidP="00E07A2B">
      <w:pPr>
        <w:ind w:left="1068"/>
        <w:rPr>
          <w:szCs w:val="20"/>
        </w:rPr>
      </w:pPr>
      <w:r w:rsidRPr="002D4738">
        <w:rPr>
          <w:szCs w:val="20"/>
        </w:rPr>
        <w:t>Подпись руководителя (уполномоченного лица)</w:t>
      </w:r>
    </w:p>
    <w:p w:rsidR="002B60E3" w:rsidRPr="002D4738" w:rsidRDefault="002B60E3" w:rsidP="00E07A2B">
      <w:pPr>
        <w:ind w:left="1068"/>
        <w:rPr>
          <w:szCs w:val="20"/>
        </w:rPr>
      </w:pPr>
      <w:r w:rsidRPr="002D4738">
        <w:rPr>
          <w:szCs w:val="20"/>
        </w:rPr>
        <w:t>Участника открытого конкурса</w:t>
      </w:r>
    </w:p>
    <w:p w:rsidR="002B60E3" w:rsidRDefault="002B60E3" w:rsidP="00BC6551">
      <w:pPr>
        <w:ind w:left="1068"/>
        <w:rPr>
          <w:szCs w:val="20"/>
        </w:rPr>
      </w:pPr>
    </w:p>
    <w:p w:rsidR="002B60E3" w:rsidRPr="00BC6551" w:rsidRDefault="002B60E3" w:rsidP="00BC6551">
      <w:pPr>
        <w:ind w:left="1068"/>
        <w:rPr>
          <w:szCs w:val="20"/>
        </w:rPr>
      </w:pPr>
      <w:r w:rsidRPr="002D4738">
        <w:rPr>
          <w:szCs w:val="20"/>
        </w:rPr>
        <w:t xml:space="preserve">_____________________ </w:t>
      </w:r>
      <w:r w:rsidRPr="00BC6551">
        <w:rPr>
          <w:szCs w:val="20"/>
        </w:rPr>
        <w:t>Н.В.Хохлов</w:t>
      </w:r>
    </w:p>
    <w:p w:rsidR="002B60E3" w:rsidRPr="002D4738" w:rsidRDefault="002B60E3" w:rsidP="00E07A2B">
      <w:pPr>
        <w:ind w:left="1068"/>
        <w:rPr>
          <w:szCs w:val="20"/>
        </w:rPr>
      </w:pPr>
    </w:p>
    <w:p w:rsidR="002B60E3" w:rsidRPr="00C5787A" w:rsidRDefault="002B60E3" w:rsidP="00E07A2B">
      <w:pPr>
        <w:ind w:left="1068"/>
        <w:rPr>
          <w:szCs w:val="20"/>
        </w:rPr>
      </w:pPr>
      <w:r w:rsidRPr="002D4738">
        <w:rPr>
          <w:szCs w:val="20"/>
        </w:rPr>
        <w:t xml:space="preserve">     МП (</w:t>
      </w:r>
      <w:r w:rsidRPr="002D4738">
        <w:rPr>
          <w:i/>
          <w:szCs w:val="20"/>
        </w:rPr>
        <w:t>при наличии печати</w:t>
      </w:r>
      <w:r w:rsidRPr="002D4738">
        <w:rPr>
          <w:szCs w:val="20"/>
        </w:rPr>
        <w:t xml:space="preserve">)   </w:t>
      </w: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Pr="007B4B71" w:rsidRDefault="002B60E3" w:rsidP="003B4FEB">
      <w:pPr>
        <w:tabs>
          <w:tab w:val="left" w:pos="708"/>
        </w:tabs>
        <w:spacing w:after="0"/>
        <w:jc w:val="right"/>
        <w:rPr>
          <w:b/>
        </w:rPr>
      </w:pPr>
      <w:r>
        <w:rPr>
          <w:b/>
        </w:rPr>
        <w:t>Приложение № 3.1</w:t>
      </w:r>
      <w:r w:rsidRPr="007B4B71">
        <w:rPr>
          <w:b/>
        </w:rPr>
        <w:t xml:space="preserve"> к заявке на </w:t>
      </w:r>
    </w:p>
    <w:p w:rsidR="002B60E3" w:rsidRDefault="002B60E3" w:rsidP="003B4FEB">
      <w:pPr>
        <w:tabs>
          <w:tab w:val="left" w:pos="708"/>
        </w:tabs>
        <w:spacing w:after="0"/>
        <w:ind w:left="5760" w:firstLine="540"/>
        <w:jc w:val="right"/>
        <w:rPr>
          <w:b/>
        </w:rPr>
      </w:pPr>
      <w:r w:rsidRPr="007B4B71">
        <w:rPr>
          <w:b/>
        </w:rPr>
        <w:t xml:space="preserve"> участие в конкурсе</w:t>
      </w:r>
    </w:p>
    <w:p w:rsidR="002B60E3" w:rsidRPr="007B4B71" w:rsidRDefault="002B60E3" w:rsidP="003B4FEB">
      <w:pPr>
        <w:tabs>
          <w:tab w:val="left" w:pos="708"/>
        </w:tabs>
        <w:spacing w:after="0"/>
        <w:ind w:left="5760" w:firstLine="540"/>
        <w:jc w:val="right"/>
        <w:rPr>
          <w:b/>
        </w:rPr>
      </w:pPr>
    </w:p>
    <w:p w:rsidR="002B60E3" w:rsidRPr="009142DE" w:rsidRDefault="002B60E3" w:rsidP="000034DE">
      <w:pPr>
        <w:jc w:val="center"/>
        <w:rPr>
          <w:b/>
        </w:rPr>
      </w:pPr>
      <w:r>
        <w:rPr>
          <w:b/>
        </w:rPr>
        <w:t>Сведения</w:t>
      </w:r>
      <w:r w:rsidRPr="009142DE">
        <w:rPr>
          <w:b/>
        </w:rPr>
        <w:t xml:space="preserve"> о</w:t>
      </w:r>
      <w:r>
        <w:rPr>
          <w:b/>
        </w:rPr>
        <w:t xml:space="preserve"> наличии </w:t>
      </w:r>
      <w:r w:rsidRPr="009142DE">
        <w:rPr>
          <w:b/>
        </w:rPr>
        <w:t xml:space="preserve"> кадровых ресурсах</w:t>
      </w:r>
    </w:p>
    <w:p w:rsidR="002B60E3" w:rsidRDefault="002B60E3" w:rsidP="000034DE">
      <w:pPr>
        <w:ind w:firstLine="567"/>
        <w:jc w:val="center"/>
      </w:pPr>
      <w:r w:rsidRPr="007B514F">
        <w:t xml:space="preserve">Общество с ограниченной ответственностью «Кузбасская Проектная Организация» </w:t>
      </w:r>
    </w:p>
    <w:p w:rsidR="002B60E3" w:rsidRDefault="002B60E3" w:rsidP="000034DE">
      <w:pPr>
        <w:rPr>
          <w:b/>
        </w:rPr>
      </w:pPr>
    </w:p>
    <w:p w:rsidR="002B60E3" w:rsidRPr="009142DE" w:rsidRDefault="002B60E3" w:rsidP="000034DE">
      <w:pPr>
        <w:rPr>
          <w:b/>
        </w:rPr>
      </w:pPr>
      <w:r w:rsidRPr="009142DE">
        <w:rPr>
          <w:b/>
        </w:rPr>
        <w:t>Таблица-1. Основные кадровые ресурсы</w:t>
      </w:r>
    </w:p>
    <w:tbl>
      <w:tblPr>
        <w:tblW w:w="1044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695"/>
        <w:gridCol w:w="1803"/>
        <w:gridCol w:w="4961"/>
        <w:gridCol w:w="1559"/>
        <w:gridCol w:w="1422"/>
      </w:tblGrid>
      <w:tr w:rsidR="002B60E3" w:rsidRPr="00122A0E" w:rsidTr="000034DE">
        <w:trPr>
          <w:trHeight w:val="551"/>
        </w:trPr>
        <w:tc>
          <w:tcPr>
            <w:tcW w:w="695" w:type="dxa"/>
          </w:tcPr>
          <w:p w:rsidR="002B60E3" w:rsidRPr="00122A0E" w:rsidRDefault="002B60E3" w:rsidP="00E35818">
            <w:pPr>
              <w:jc w:val="center"/>
            </w:pPr>
            <w:r w:rsidRPr="00122A0E">
              <w:rPr>
                <w:sz w:val="22"/>
                <w:szCs w:val="22"/>
              </w:rPr>
              <w:t>№</w:t>
            </w:r>
            <w:r w:rsidRPr="00122A0E">
              <w:rPr>
                <w:sz w:val="22"/>
                <w:szCs w:val="22"/>
              </w:rPr>
              <w:br/>
              <w:t>п/п</w:t>
            </w:r>
          </w:p>
        </w:tc>
        <w:tc>
          <w:tcPr>
            <w:tcW w:w="1803" w:type="dxa"/>
          </w:tcPr>
          <w:p w:rsidR="002B60E3" w:rsidRDefault="002B60E3" w:rsidP="00E35818">
            <w:r w:rsidRPr="00122A0E">
              <w:rPr>
                <w:sz w:val="22"/>
                <w:szCs w:val="22"/>
              </w:rPr>
              <w:t xml:space="preserve">Фамилия, </w:t>
            </w:r>
          </w:p>
          <w:p w:rsidR="002B60E3" w:rsidRDefault="002B60E3" w:rsidP="00E35818">
            <w:r w:rsidRPr="00122A0E">
              <w:rPr>
                <w:sz w:val="22"/>
                <w:szCs w:val="22"/>
              </w:rPr>
              <w:t xml:space="preserve">имя,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отчество сп</w:t>
            </w:r>
            <w:r w:rsidRPr="00122A0E">
              <w:rPr>
                <w:sz w:val="22"/>
                <w:szCs w:val="22"/>
              </w:rPr>
              <w:t>е</w:t>
            </w:r>
            <w:r w:rsidRPr="00122A0E">
              <w:rPr>
                <w:sz w:val="22"/>
                <w:szCs w:val="22"/>
              </w:rPr>
              <w:t>циалиста</w:t>
            </w:r>
          </w:p>
        </w:tc>
        <w:tc>
          <w:tcPr>
            <w:tcW w:w="4961" w:type="dxa"/>
          </w:tcPr>
          <w:p w:rsidR="002B60E3" w:rsidRPr="00122A0E" w:rsidRDefault="002B60E3" w:rsidP="00E35818">
            <w:pPr>
              <w:jc w:val="center"/>
            </w:pPr>
            <w:r w:rsidRPr="00122A0E">
              <w:rPr>
                <w:sz w:val="22"/>
                <w:szCs w:val="22"/>
              </w:rPr>
              <w:t>Образование (какое учебное заведение окончил, год окончания, полученная специальность)</w:t>
            </w:r>
          </w:p>
        </w:tc>
        <w:tc>
          <w:tcPr>
            <w:tcW w:w="1559" w:type="dxa"/>
          </w:tcPr>
          <w:p w:rsidR="002B60E3" w:rsidRPr="00122A0E" w:rsidRDefault="002B60E3" w:rsidP="00E35818">
            <w:pPr>
              <w:jc w:val="center"/>
            </w:pPr>
            <w:r w:rsidRPr="00122A0E">
              <w:rPr>
                <w:sz w:val="22"/>
                <w:szCs w:val="22"/>
              </w:rPr>
              <w:t>Должность</w:t>
            </w:r>
          </w:p>
        </w:tc>
        <w:tc>
          <w:tcPr>
            <w:tcW w:w="1422" w:type="dxa"/>
          </w:tcPr>
          <w:p w:rsidR="002B60E3" w:rsidRPr="00122A0E" w:rsidRDefault="002B60E3" w:rsidP="00E35818">
            <w:pPr>
              <w:jc w:val="center"/>
            </w:pPr>
            <w:r w:rsidRPr="00122A0E">
              <w:rPr>
                <w:sz w:val="22"/>
                <w:szCs w:val="22"/>
              </w:rPr>
              <w:t>Стаж раб</w:t>
            </w:r>
            <w:r w:rsidRPr="00122A0E">
              <w:rPr>
                <w:sz w:val="22"/>
                <w:szCs w:val="22"/>
              </w:rPr>
              <w:t>о</w:t>
            </w:r>
            <w:r w:rsidRPr="00122A0E">
              <w:rPr>
                <w:sz w:val="22"/>
                <w:szCs w:val="22"/>
              </w:rPr>
              <w:t>ты в данной или анал</w:t>
            </w:r>
            <w:r w:rsidRPr="00122A0E">
              <w:rPr>
                <w:sz w:val="22"/>
                <w:szCs w:val="22"/>
              </w:rPr>
              <w:t>о</w:t>
            </w:r>
            <w:r w:rsidRPr="00122A0E">
              <w:rPr>
                <w:sz w:val="22"/>
                <w:szCs w:val="22"/>
              </w:rPr>
              <w:t>гичной должности, лет</w:t>
            </w:r>
          </w:p>
        </w:tc>
      </w:tr>
      <w:tr w:rsidR="002B60E3" w:rsidRPr="00122A0E" w:rsidTr="000034DE">
        <w:trPr>
          <w:cantSplit/>
        </w:trPr>
        <w:tc>
          <w:tcPr>
            <w:tcW w:w="10440" w:type="dxa"/>
            <w:gridSpan w:val="5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Руководящее звено (руководитель и его заместители, главный бухгалтер, главный экономист, главный юрист)</w:t>
            </w:r>
          </w:p>
        </w:tc>
      </w:tr>
      <w:tr w:rsidR="002B60E3" w:rsidRPr="00122A0E" w:rsidTr="000034DE">
        <w:tc>
          <w:tcPr>
            <w:tcW w:w="695" w:type="dxa"/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</w:tcPr>
          <w:p w:rsidR="002B60E3" w:rsidRDefault="002B60E3" w:rsidP="00E35818">
            <w:r w:rsidRPr="00122A0E">
              <w:rPr>
                <w:sz w:val="22"/>
                <w:szCs w:val="22"/>
              </w:rPr>
              <w:t xml:space="preserve">Хохлов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Николай В</w:t>
            </w:r>
            <w:r w:rsidRPr="00122A0E">
              <w:rPr>
                <w:sz w:val="22"/>
                <w:szCs w:val="22"/>
              </w:rPr>
              <w:t>а</w:t>
            </w:r>
            <w:r w:rsidRPr="00122A0E">
              <w:rPr>
                <w:sz w:val="22"/>
                <w:szCs w:val="22"/>
              </w:rPr>
              <w:t>лерьевич</w:t>
            </w:r>
          </w:p>
        </w:tc>
        <w:tc>
          <w:tcPr>
            <w:tcW w:w="4961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1. ГОУ ВПО «Новосибирский государственный технический университет», г. Новосибирск, д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>плом АВБ 000734520 от 26.06.2003г., степень б</w:t>
            </w:r>
            <w:r w:rsidRPr="00122A0E">
              <w:rPr>
                <w:sz w:val="22"/>
                <w:szCs w:val="22"/>
              </w:rPr>
              <w:t>а</w:t>
            </w:r>
            <w:r w:rsidRPr="00122A0E">
              <w:rPr>
                <w:sz w:val="22"/>
                <w:szCs w:val="22"/>
              </w:rPr>
              <w:t>калавра  техники и технологии по направлению - электроэнергетика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2. ГОУ ВПО «Новосибирский государственный технический университет», г. Новосибирск, д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>плом ВСВ 1705590 от 15.06.2005г., квалификация – инженер, специальность – «Электроснабжение»</w:t>
            </w:r>
          </w:p>
        </w:tc>
        <w:tc>
          <w:tcPr>
            <w:tcW w:w="1559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директор</w:t>
            </w:r>
          </w:p>
        </w:tc>
        <w:tc>
          <w:tcPr>
            <w:tcW w:w="1422" w:type="dxa"/>
          </w:tcPr>
          <w:p w:rsidR="002B60E3" w:rsidRPr="00122A0E" w:rsidRDefault="002B60E3" w:rsidP="00E35818">
            <w:r>
              <w:rPr>
                <w:sz w:val="22"/>
                <w:szCs w:val="22"/>
              </w:rPr>
              <w:t>12</w:t>
            </w:r>
          </w:p>
        </w:tc>
      </w:tr>
      <w:tr w:rsidR="002B60E3" w:rsidRPr="00122A0E" w:rsidTr="000034DE">
        <w:tc>
          <w:tcPr>
            <w:tcW w:w="695" w:type="dxa"/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</w:tcPr>
          <w:p w:rsidR="002B60E3" w:rsidRDefault="002B60E3" w:rsidP="00E35818">
            <w:r w:rsidRPr="00122A0E">
              <w:rPr>
                <w:sz w:val="22"/>
                <w:szCs w:val="22"/>
              </w:rPr>
              <w:t>Запольский  А</w:t>
            </w:r>
            <w:r w:rsidRPr="00122A0E">
              <w:rPr>
                <w:sz w:val="22"/>
                <w:szCs w:val="22"/>
              </w:rPr>
              <w:t>н</w:t>
            </w:r>
            <w:r w:rsidRPr="00122A0E">
              <w:rPr>
                <w:sz w:val="22"/>
                <w:szCs w:val="22"/>
              </w:rPr>
              <w:t xml:space="preserve">дрей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Сергеевич</w:t>
            </w:r>
          </w:p>
        </w:tc>
        <w:tc>
          <w:tcPr>
            <w:tcW w:w="4961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ГОУ ВПО «Сибирский государственный индус</w:t>
            </w:r>
            <w:r w:rsidRPr="00122A0E">
              <w:rPr>
                <w:sz w:val="22"/>
                <w:szCs w:val="22"/>
              </w:rPr>
              <w:t>т</w:t>
            </w:r>
            <w:r w:rsidRPr="00122A0E">
              <w:rPr>
                <w:sz w:val="22"/>
                <w:szCs w:val="22"/>
              </w:rPr>
              <w:t>риальный университет» г. Новокузнецк, инженер по специальности «Промышленное и гражда</w:t>
            </w:r>
            <w:r w:rsidRPr="00122A0E">
              <w:rPr>
                <w:sz w:val="22"/>
                <w:szCs w:val="22"/>
              </w:rPr>
              <w:t>н</w:t>
            </w:r>
            <w:r w:rsidRPr="00122A0E">
              <w:rPr>
                <w:sz w:val="22"/>
                <w:szCs w:val="22"/>
              </w:rPr>
              <w:t>ское строительство» диплом ВСГ 1178237  от 02.06.2007г.</w:t>
            </w:r>
          </w:p>
        </w:tc>
        <w:tc>
          <w:tcPr>
            <w:tcW w:w="1559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руководитель группы о</w:t>
            </w:r>
            <w:r w:rsidRPr="00122A0E">
              <w:rPr>
                <w:sz w:val="22"/>
                <w:szCs w:val="22"/>
              </w:rPr>
              <w:t>б</w:t>
            </w:r>
            <w:r w:rsidRPr="00122A0E">
              <w:rPr>
                <w:sz w:val="22"/>
                <w:szCs w:val="22"/>
              </w:rPr>
              <w:t>следования</w:t>
            </w:r>
          </w:p>
        </w:tc>
        <w:tc>
          <w:tcPr>
            <w:tcW w:w="1422" w:type="dxa"/>
          </w:tcPr>
          <w:p w:rsidR="002B60E3" w:rsidRPr="00122A0E" w:rsidRDefault="002B60E3" w:rsidP="00E35818">
            <w:r>
              <w:rPr>
                <w:sz w:val="22"/>
                <w:szCs w:val="22"/>
              </w:rPr>
              <w:t>11</w:t>
            </w:r>
          </w:p>
        </w:tc>
      </w:tr>
      <w:tr w:rsidR="002B60E3" w:rsidRPr="00122A0E" w:rsidTr="000034DE">
        <w:tc>
          <w:tcPr>
            <w:tcW w:w="695" w:type="dxa"/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</w:tcPr>
          <w:p w:rsidR="002B60E3" w:rsidRDefault="002B60E3" w:rsidP="00E35818">
            <w:r w:rsidRPr="00122A0E">
              <w:rPr>
                <w:sz w:val="22"/>
                <w:szCs w:val="22"/>
              </w:rPr>
              <w:t xml:space="preserve">Злобин </w:t>
            </w:r>
          </w:p>
          <w:p w:rsidR="002B60E3" w:rsidRDefault="002B60E3" w:rsidP="00E35818">
            <w:r w:rsidRPr="00122A0E">
              <w:rPr>
                <w:sz w:val="22"/>
                <w:szCs w:val="22"/>
              </w:rPr>
              <w:t xml:space="preserve">Михаил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Олегович</w:t>
            </w:r>
          </w:p>
        </w:tc>
        <w:tc>
          <w:tcPr>
            <w:tcW w:w="4961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ГОУ ВПО «Сибирский государственный индус</w:t>
            </w:r>
            <w:r w:rsidRPr="00122A0E">
              <w:rPr>
                <w:sz w:val="22"/>
                <w:szCs w:val="22"/>
              </w:rPr>
              <w:t>т</w:t>
            </w:r>
            <w:r w:rsidRPr="00122A0E">
              <w:rPr>
                <w:sz w:val="22"/>
                <w:szCs w:val="22"/>
              </w:rPr>
              <w:t>риальный университет» г. Новокузнецк, квалиф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>кация – инженер, специальность - «Электропр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>вод и автоматика промышленных установок и технологических комплексов» диплом ВСГ1856211от28.01.2009 г.</w:t>
            </w:r>
          </w:p>
        </w:tc>
        <w:tc>
          <w:tcPr>
            <w:tcW w:w="1559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главный сп</w:t>
            </w:r>
            <w:r w:rsidRPr="00122A0E">
              <w:rPr>
                <w:sz w:val="22"/>
                <w:szCs w:val="22"/>
              </w:rPr>
              <w:t>е</w:t>
            </w:r>
            <w:r w:rsidRPr="00122A0E">
              <w:rPr>
                <w:sz w:val="22"/>
                <w:szCs w:val="22"/>
              </w:rPr>
              <w:t>циалист</w:t>
            </w:r>
          </w:p>
        </w:tc>
        <w:tc>
          <w:tcPr>
            <w:tcW w:w="1422" w:type="dxa"/>
          </w:tcPr>
          <w:p w:rsidR="002B60E3" w:rsidRPr="00122A0E" w:rsidRDefault="002B60E3" w:rsidP="00E35818">
            <w:r>
              <w:rPr>
                <w:sz w:val="22"/>
                <w:szCs w:val="22"/>
              </w:rPr>
              <w:t>12</w:t>
            </w:r>
          </w:p>
        </w:tc>
      </w:tr>
      <w:tr w:rsidR="002B60E3" w:rsidRPr="00122A0E" w:rsidTr="000034DE">
        <w:tc>
          <w:tcPr>
            <w:tcW w:w="695" w:type="dxa"/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Слабкевич Алексей Влад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>мирович</w:t>
            </w:r>
          </w:p>
        </w:tc>
        <w:tc>
          <w:tcPr>
            <w:tcW w:w="4961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1. ГОУ ВПО «Кузбасский государственный те</w:t>
            </w:r>
            <w:r w:rsidRPr="00122A0E">
              <w:rPr>
                <w:sz w:val="22"/>
                <w:szCs w:val="22"/>
              </w:rPr>
              <w:t>х</w:t>
            </w:r>
            <w:r w:rsidRPr="00122A0E">
              <w:rPr>
                <w:sz w:val="22"/>
                <w:szCs w:val="22"/>
              </w:rPr>
              <w:t>нический университет» квалификация – инженер, специальность – «Технология машиностроения», диплом ВСА 00338383, 24.06.2005г.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2. ГОУ ВПО «Сибирский государственный инд</w:t>
            </w:r>
            <w:r w:rsidRPr="00122A0E">
              <w:rPr>
                <w:sz w:val="22"/>
                <w:szCs w:val="22"/>
              </w:rPr>
              <w:t>у</w:t>
            </w:r>
            <w:r w:rsidRPr="00122A0E">
              <w:rPr>
                <w:sz w:val="22"/>
                <w:szCs w:val="22"/>
              </w:rPr>
              <w:t>стриальный университет» г. Новокузнецк, инж</w:t>
            </w:r>
            <w:r w:rsidRPr="00122A0E">
              <w:rPr>
                <w:sz w:val="22"/>
                <w:szCs w:val="22"/>
              </w:rPr>
              <w:t>е</w:t>
            </w:r>
            <w:r w:rsidRPr="00122A0E">
              <w:rPr>
                <w:sz w:val="22"/>
                <w:szCs w:val="22"/>
              </w:rPr>
              <w:t>нер по специальности «Промышленное и гра</w:t>
            </w:r>
            <w:r w:rsidRPr="00122A0E">
              <w:rPr>
                <w:sz w:val="22"/>
                <w:szCs w:val="22"/>
              </w:rPr>
              <w:t>ж</w:t>
            </w:r>
            <w:r w:rsidRPr="00122A0E">
              <w:rPr>
                <w:sz w:val="22"/>
                <w:szCs w:val="22"/>
              </w:rPr>
              <w:t>данское строительство», диплом ВСГ 5233864, 16.12.2010г.</w:t>
            </w:r>
          </w:p>
        </w:tc>
        <w:tc>
          <w:tcPr>
            <w:tcW w:w="1559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главный и</w:t>
            </w:r>
            <w:r w:rsidRPr="00122A0E">
              <w:rPr>
                <w:sz w:val="22"/>
                <w:szCs w:val="22"/>
              </w:rPr>
              <w:t>н</w:t>
            </w:r>
            <w:r w:rsidRPr="00122A0E">
              <w:rPr>
                <w:sz w:val="22"/>
                <w:szCs w:val="22"/>
              </w:rPr>
              <w:t>женер</w:t>
            </w:r>
          </w:p>
        </w:tc>
        <w:tc>
          <w:tcPr>
            <w:tcW w:w="1422" w:type="dxa"/>
          </w:tcPr>
          <w:p w:rsidR="002B60E3" w:rsidRPr="00122A0E" w:rsidRDefault="002B60E3" w:rsidP="00E35818">
            <w:r>
              <w:rPr>
                <w:sz w:val="22"/>
                <w:szCs w:val="22"/>
              </w:rPr>
              <w:t>12</w:t>
            </w:r>
          </w:p>
        </w:tc>
      </w:tr>
      <w:tr w:rsidR="002B60E3" w:rsidRPr="00122A0E" w:rsidTr="000034DE">
        <w:trPr>
          <w:trHeight w:val="705"/>
        </w:trPr>
        <w:tc>
          <w:tcPr>
            <w:tcW w:w="695" w:type="dxa"/>
            <w:tcBorders>
              <w:bottom w:val="single" w:sz="4" w:space="0" w:color="auto"/>
            </w:tcBorders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  <w:tcBorders>
              <w:bottom w:val="single" w:sz="4" w:space="0" w:color="auto"/>
            </w:tcBorders>
          </w:tcPr>
          <w:p w:rsidR="002B60E3" w:rsidRDefault="002B60E3" w:rsidP="00E35818">
            <w:r w:rsidRPr="00122A0E">
              <w:rPr>
                <w:sz w:val="22"/>
                <w:szCs w:val="22"/>
              </w:rPr>
              <w:t xml:space="preserve">Трутнев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Андрей Але</w:t>
            </w:r>
            <w:r w:rsidRPr="00122A0E">
              <w:rPr>
                <w:sz w:val="22"/>
                <w:szCs w:val="22"/>
              </w:rPr>
              <w:t>к</w:t>
            </w:r>
            <w:r w:rsidRPr="00122A0E">
              <w:rPr>
                <w:sz w:val="22"/>
                <w:szCs w:val="22"/>
              </w:rPr>
              <w:t>сандрович</w:t>
            </w:r>
          </w:p>
        </w:tc>
        <w:tc>
          <w:tcPr>
            <w:tcW w:w="4961" w:type="dxa"/>
            <w:tcBorders>
              <w:bottom w:val="single" w:sz="4" w:space="0" w:color="auto"/>
            </w:tcBorders>
          </w:tcPr>
          <w:p w:rsidR="002B60E3" w:rsidRDefault="002B60E3" w:rsidP="00E35818">
            <w:r w:rsidRPr="00122A0E">
              <w:rPr>
                <w:sz w:val="22"/>
                <w:szCs w:val="22"/>
              </w:rPr>
              <w:t>ГОУ ВПО «Сибирский государственный униве</w:t>
            </w:r>
            <w:r w:rsidRPr="00122A0E">
              <w:rPr>
                <w:sz w:val="22"/>
                <w:szCs w:val="22"/>
              </w:rPr>
              <w:t>р</w:t>
            </w:r>
            <w:r w:rsidRPr="00122A0E">
              <w:rPr>
                <w:sz w:val="22"/>
                <w:szCs w:val="22"/>
              </w:rPr>
              <w:t>ситет путей сообщения», г. Новосибирск, диплом ВСВ 0235267 от 21.06.2005г., квалификация – инженер путей сообщения, специальность -  «Мосты  и транспортные тоннели»</w:t>
            </w:r>
          </w:p>
          <w:p w:rsidR="002B60E3" w:rsidRPr="00122A0E" w:rsidRDefault="002B60E3" w:rsidP="00E35818"/>
        </w:tc>
        <w:tc>
          <w:tcPr>
            <w:tcW w:w="1559" w:type="dxa"/>
            <w:tcBorders>
              <w:bottom w:val="single" w:sz="4" w:space="0" w:color="auto"/>
            </w:tcBorders>
          </w:tcPr>
          <w:p w:rsidR="002B60E3" w:rsidRPr="00122A0E" w:rsidRDefault="002B60E3" w:rsidP="00E35818">
            <w:r>
              <w:rPr>
                <w:sz w:val="22"/>
                <w:szCs w:val="22"/>
              </w:rPr>
              <w:t>начальник проектного отдела</w:t>
            </w:r>
          </w:p>
        </w:tc>
        <w:tc>
          <w:tcPr>
            <w:tcW w:w="1422" w:type="dxa"/>
            <w:tcBorders>
              <w:bottom w:val="single" w:sz="4" w:space="0" w:color="auto"/>
            </w:tcBorders>
          </w:tcPr>
          <w:p w:rsidR="002B60E3" w:rsidRPr="00122A0E" w:rsidRDefault="002B60E3" w:rsidP="00E35818">
            <w:r>
              <w:rPr>
                <w:sz w:val="22"/>
                <w:szCs w:val="22"/>
              </w:rPr>
              <w:t>12</w:t>
            </w:r>
          </w:p>
        </w:tc>
      </w:tr>
      <w:tr w:rsidR="002B60E3" w:rsidRPr="00122A0E" w:rsidTr="000034DE">
        <w:trPr>
          <w:trHeight w:val="300"/>
        </w:trPr>
        <w:tc>
          <w:tcPr>
            <w:tcW w:w="695" w:type="dxa"/>
            <w:tcBorders>
              <w:top w:val="single" w:sz="4" w:space="0" w:color="auto"/>
            </w:tcBorders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  <w:tcBorders>
              <w:top w:val="single" w:sz="4" w:space="0" w:color="auto"/>
            </w:tcBorders>
          </w:tcPr>
          <w:p w:rsidR="002B60E3" w:rsidRDefault="002B60E3" w:rsidP="00E35818">
            <w:r w:rsidRPr="00A74E97">
              <w:rPr>
                <w:sz w:val="22"/>
                <w:szCs w:val="22"/>
              </w:rPr>
              <w:t xml:space="preserve">Яркин </w:t>
            </w:r>
          </w:p>
          <w:p w:rsidR="002B60E3" w:rsidRPr="00A74E97" w:rsidRDefault="002B60E3" w:rsidP="00E35818">
            <w:r w:rsidRPr="00A74E97">
              <w:rPr>
                <w:sz w:val="22"/>
                <w:szCs w:val="22"/>
              </w:rPr>
              <w:t>Андрей Миха</w:t>
            </w:r>
            <w:r w:rsidRPr="00A74E97">
              <w:rPr>
                <w:sz w:val="22"/>
                <w:szCs w:val="22"/>
              </w:rPr>
              <w:t>й</w:t>
            </w:r>
            <w:r w:rsidRPr="00A74E97">
              <w:rPr>
                <w:sz w:val="22"/>
                <w:szCs w:val="22"/>
              </w:rPr>
              <w:t>лович</w:t>
            </w:r>
          </w:p>
        </w:tc>
        <w:tc>
          <w:tcPr>
            <w:tcW w:w="4961" w:type="dxa"/>
            <w:tcBorders>
              <w:top w:val="single" w:sz="4" w:space="0" w:color="auto"/>
            </w:tcBorders>
          </w:tcPr>
          <w:p w:rsidR="002B60E3" w:rsidRPr="00A74E97" w:rsidRDefault="002B60E3" w:rsidP="00E35818">
            <w:r w:rsidRPr="00A74E97">
              <w:rPr>
                <w:sz w:val="22"/>
                <w:szCs w:val="22"/>
              </w:rPr>
              <w:t>Алтайский государственный технический ун</w:t>
            </w:r>
            <w:r w:rsidRPr="00A74E97">
              <w:rPr>
                <w:sz w:val="22"/>
                <w:szCs w:val="22"/>
              </w:rPr>
              <w:t>и</w:t>
            </w:r>
            <w:r w:rsidRPr="00A74E97">
              <w:rPr>
                <w:sz w:val="22"/>
                <w:szCs w:val="22"/>
              </w:rPr>
              <w:t>верситет им. И.И. Ползунова г. Барнаул, квал</w:t>
            </w:r>
            <w:r w:rsidRPr="00A74E97">
              <w:rPr>
                <w:sz w:val="22"/>
                <w:szCs w:val="22"/>
              </w:rPr>
              <w:t>и</w:t>
            </w:r>
            <w:r w:rsidRPr="00A74E97">
              <w:rPr>
                <w:sz w:val="22"/>
                <w:szCs w:val="22"/>
              </w:rPr>
              <w:t>фикация – инженер, специальность -  «Промы</w:t>
            </w:r>
            <w:r w:rsidRPr="00A74E97">
              <w:rPr>
                <w:sz w:val="22"/>
                <w:szCs w:val="22"/>
              </w:rPr>
              <w:t>ш</w:t>
            </w:r>
            <w:r w:rsidRPr="00A74E97">
              <w:rPr>
                <w:sz w:val="22"/>
                <w:szCs w:val="22"/>
              </w:rPr>
              <w:t>ленное и гражданское строительство» диплом БВС 0162265 от 23.06.1999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2B60E3" w:rsidRPr="00A74E97" w:rsidRDefault="002B60E3" w:rsidP="00E35818">
            <w:r w:rsidRPr="00A74E97">
              <w:rPr>
                <w:sz w:val="22"/>
                <w:szCs w:val="22"/>
              </w:rPr>
              <w:t>ведущий и</w:t>
            </w:r>
            <w:r w:rsidRPr="00A74E97">
              <w:rPr>
                <w:sz w:val="22"/>
                <w:szCs w:val="22"/>
              </w:rPr>
              <w:t>н</w:t>
            </w:r>
            <w:r w:rsidRPr="00A74E97">
              <w:rPr>
                <w:sz w:val="22"/>
                <w:szCs w:val="22"/>
              </w:rPr>
              <w:t>женер</w:t>
            </w:r>
          </w:p>
        </w:tc>
        <w:tc>
          <w:tcPr>
            <w:tcW w:w="1422" w:type="dxa"/>
            <w:tcBorders>
              <w:top w:val="single" w:sz="4" w:space="0" w:color="auto"/>
            </w:tcBorders>
          </w:tcPr>
          <w:p w:rsidR="002B60E3" w:rsidRPr="00A74E97" w:rsidRDefault="002B60E3" w:rsidP="00E35818">
            <w:r>
              <w:rPr>
                <w:sz w:val="22"/>
                <w:szCs w:val="22"/>
              </w:rPr>
              <w:t>13</w:t>
            </w:r>
          </w:p>
        </w:tc>
      </w:tr>
      <w:tr w:rsidR="002B60E3" w:rsidRPr="00122A0E" w:rsidTr="000034DE">
        <w:trPr>
          <w:cantSplit/>
        </w:trPr>
        <w:tc>
          <w:tcPr>
            <w:tcW w:w="10440" w:type="dxa"/>
            <w:gridSpan w:val="5"/>
          </w:tcPr>
          <w:p w:rsidR="002B60E3" w:rsidRDefault="002B60E3" w:rsidP="00E35818">
            <w:pPr>
              <w:jc w:val="center"/>
            </w:pPr>
          </w:p>
          <w:p w:rsidR="002B60E3" w:rsidRPr="00122A0E" w:rsidRDefault="002B60E3" w:rsidP="00E35818">
            <w:pPr>
              <w:jc w:val="center"/>
            </w:pPr>
            <w:r w:rsidRPr="00122A0E">
              <w:rPr>
                <w:sz w:val="22"/>
                <w:szCs w:val="22"/>
              </w:rPr>
              <w:t>Специалисты (специалисты по закупке, специалисты по поставке, специалисты по продукции)</w:t>
            </w:r>
          </w:p>
        </w:tc>
      </w:tr>
      <w:tr w:rsidR="002B60E3" w:rsidRPr="00122A0E" w:rsidTr="000034DE">
        <w:tc>
          <w:tcPr>
            <w:tcW w:w="695" w:type="dxa"/>
          </w:tcPr>
          <w:p w:rsidR="002B60E3" w:rsidRPr="00122A0E" w:rsidRDefault="002B60E3" w:rsidP="00E35818"/>
        </w:tc>
        <w:tc>
          <w:tcPr>
            <w:tcW w:w="1803" w:type="dxa"/>
          </w:tcPr>
          <w:p w:rsidR="002B60E3" w:rsidRPr="00122A0E" w:rsidRDefault="002B60E3" w:rsidP="00E35818"/>
        </w:tc>
        <w:tc>
          <w:tcPr>
            <w:tcW w:w="4961" w:type="dxa"/>
          </w:tcPr>
          <w:p w:rsidR="002B60E3" w:rsidRPr="00122A0E" w:rsidRDefault="002B60E3" w:rsidP="00E35818"/>
        </w:tc>
        <w:tc>
          <w:tcPr>
            <w:tcW w:w="1559" w:type="dxa"/>
          </w:tcPr>
          <w:p w:rsidR="002B60E3" w:rsidRPr="00122A0E" w:rsidRDefault="002B60E3" w:rsidP="00E35818"/>
        </w:tc>
        <w:tc>
          <w:tcPr>
            <w:tcW w:w="1422" w:type="dxa"/>
          </w:tcPr>
          <w:p w:rsidR="002B60E3" w:rsidRPr="00122A0E" w:rsidRDefault="002B60E3" w:rsidP="00E35818"/>
        </w:tc>
      </w:tr>
      <w:tr w:rsidR="002B60E3" w:rsidRPr="00122A0E" w:rsidTr="000034DE">
        <w:trPr>
          <w:cantSplit/>
        </w:trPr>
        <w:tc>
          <w:tcPr>
            <w:tcW w:w="10440" w:type="dxa"/>
            <w:gridSpan w:val="5"/>
          </w:tcPr>
          <w:p w:rsidR="002B60E3" w:rsidRPr="00122A0E" w:rsidRDefault="002B60E3" w:rsidP="00E35818">
            <w:pPr>
              <w:jc w:val="center"/>
            </w:pPr>
            <w:r w:rsidRPr="00122A0E">
              <w:rPr>
                <w:sz w:val="22"/>
                <w:szCs w:val="22"/>
              </w:rPr>
              <w:t>Вспомогательный персонал (рабочие)</w:t>
            </w:r>
          </w:p>
        </w:tc>
      </w:tr>
      <w:tr w:rsidR="002B60E3" w:rsidRPr="00122A0E" w:rsidTr="000034DE">
        <w:tc>
          <w:tcPr>
            <w:tcW w:w="695" w:type="dxa"/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</w:tcPr>
          <w:p w:rsidR="002B60E3" w:rsidRDefault="002B60E3" w:rsidP="00E35818">
            <w:r w:rsidRPr="00122A0E">
              <w:rPr>
                <w:sz w:val="22"/>
                <w:szCs w:val="22"/>
              </w:rPr>
              <w:t xml:space="preserve">Бердников </w:t>
            </w:r>
          </w:p>
          <w:p w:rsidR="002B60E3" w:rsidRDefault="002B60E3" w:rsidP="00E35818">
            <w:r w:rsidRPr="00122A0E">
              <w:rPr>
                <w:sz w:val="22"/>
                <w:szCs w:val="22"/>
              </w:rPr>
              <w:t xml:space="preserve">Иван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Валерьевич</w:t>
            </w:r>
          </w:p>
        </w:tc>
        <w:tc>
          <w:tcPr>
            <w:tcW w:w="4961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ГОУ ВПО «Санкт-Петербургская государстве</w:t>
            </w:r>
            <w:r w:rsidRPr="00122A0E">
              <w:rPr>
                <w:sz w:val="22"/>
                <w:szCs w:val="22"/>
              </w:rPr>
              <w:t>н</w:t>
            </w:r>
            <w:r w:rsidRPr="00122A0E">
              <w:rPr>
                <w:sz w:val="22"/>
                <w:szCs w:val="22"/>
              </w:rPr>
              <w:t>ная лесотехническая академия им. С.М. Кирова», диплом ВСВ 1789534 от  15.06.2010г., Санкт-Петербург, квалификация - Инженер, специал</w:t>
            </w:r>
            <w:r w:rsidRPr="00122A0E">
              <w:rPr>
                <w:sz w:val="22"/>
                <w:szCs w:val="22"/>
              </w:rPr>
              <w:t>ь</w:t>
            </w:r>
            <w:r w:rsidRPr="00122A0E">
              <w:rPr>
                <w:sz w:val="22"/>
                <w:szCs w:val="22"/>
              </w:rPr>
              <w:t>ность – «Лесоинженерное дело»</w:t>
            </w:r>
          </w:p>
        </w:tc>
        <w:tc>
          <w:tcPr>
            <w:tcW w:w="1559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инженер-проектиро</w:t>
            </w:r>
            <w:r w:rsidRPr="00122A0E">
              <w:rPr>
                <w:sz w:val="22"/>
                <w:szCs w:val="22"/>
              </w:rPr>
              <w:t>в</w:t>
            </w:r>
            <w:r w:rsidRPr="00122A0E">
              <w:rPr>
                <w:sz w:val="22"/>
                <w:szCs w:val="22"/>
              </w:rPr>
              <w:t>щик</w:t>
            </w:r>
          </w:p>
        </w:tc>
        <w:tc>
          <w:tcPr>
            <w:tcW w:w="1422" w:type="dxa"/>
          </w:tcPr>
          <w:p w:rsidR="002B60E3" w:rsidRPr="00122A0E" w:rsidRDefault="002B60E3" w:rsidP="00E35818">
            <w:r>
              <w:rPr>
                <w:sz w:val="22"/>
                <w:szCs w:val="22"/>
              </w:rPr>
              <w:t>12</w:t>
            </w:r>
          </w:p>
        </w:tc>
      </w:tr>
      <w:tr w:rsidR="002B60E3" w:rsidRPr="00122A0E" w:rsidTr="000034DE">
        <w:tc>
          <w:tcPr>
            <w:tcW w:w="695" w:type="dxa"/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</w:tcPr>
          <w:p w:rsidR="002B60E3" w:rsidRDefault="002B60E3" w:rsidP="00E35818">
            <w:r w:rsidRPr="00122A0E">
              <w:rPr>
                <w:sz w:val="22"/>
                <w:szCs w:val="22"/>
              </w:rPr>
              <w:t xml:space="preserve">Буравлева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Татьяна Ник</w:t>
            </w:r>
            <w:r w:rsidRPr="00122A0E">
              <w:rPr>
                <w:sz w:val="22"/>
                <w:szCs w:val="22"/>
              </w:rPr>
              <w:t>о</w:t>
            </w:r>
            <w:r w:rsidRPr="00122A0E">
              <w:rPr>
                <w:sz w:val="22"/>
                <w:szCs w:val="22"/>
              </w:rPr>
              <w:t>лаевна</w:t>
            </w:r>
          </w:p>
        </w:tc>
        <w:tc>
          <w:tcPr>
            <w:tcW w:w="4961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1. ГОУ ВПО «Кемеровский государственный университет» квалификация – «Специалист по социальной работе»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2. Свидетельство о повышении квалификации ФГБОУ ВПО «Сибирский государственный и</w:t>
            </w:r>
            <w:r w:rsidRPr="00122A0E">
              <w:rPr>
                <w:sz w:val="22"/>
                <w:szCs w:val="22"/>
              </w:rPr>
              <w:t>н</w:t>
            </w:r>
            <w:r w:rsidRPr="00122A0E">
              <w:rPr>
                <w:sz w:val="22"/>
                <w:szCs w:val="22"/>
              </w:rPr>
              <w:t>дустриальный университет» «1С: Предприятие»</w:t>
            </w:r>
          </w:p>
        </w:tc>
        <w:tc>
          <w:tcPr>
            <w:tcW w:w="1559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менеджер по персоналу</w:t>
            </w:r>
          </w:p>
        </w:tc>
        <w:tc>
          <w:tcPr>
            <w:tcW w:w="1422" w:type="dxa"/>
          </w:tcPr>
          <w:p w:rsidR="002B60E3" w:rsidRPr="00122A0E" w:rsidRDefault="002B60E3" w:rsidP="00E35818">
            <w:r>
              <w:rPr>
                <w:sz w:val="22"/>
                <w:szCs w:val="22"/>
              </w:rPr>
              <w:t>11</w:t>
            </w:r>
          </w:p>
        </w:tc>
      </w:tr>
      <w:tr w:rsidR="002B60E3" w:rsidRPr="00122A0E" w:rsidTr="000034DE">
        <w:tc>
          <w:tcPr>
            <w:tcW w:w="695" w:type="dxa"/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Ворончукова Ольга Владим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>ровна</w:t>
            </w:r>
          </w:p>
        </w:tc>
        <w:tc>
          <w:tcPr>
            <w:tcW w:w="4961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1. Прокопьевский горномашиностроительный  техникум, диплом УТ-</w:t>
            </w:r>
            <w:r w:rsidRPr="00122A0E">
              <w:rPr>
                <w:sz w:val="22"/>
                <w:szCs w:val="22"/>
                <w:lang w:val="en-US"/>
              </w:rPr>
              <w:t>I</w:t>
            </w:r>
            <w:r w:rsidRPr="00122A0E">
              <w:rPr>
                <w:sz w:val="22"/>
                <w:szCs w:val="22"/>
              </w:rPr>
              <w:t xml:space="preserve"> № 344940 от  04.06.1997г.,  регистрационный  номер 184, менеджмент (в м</w:t>
            </w:r>
            <w:r w:rsidRPr="00122A0E">
              <w:rPr>
                <w:sz w:val="22"/>
                <w:szCs w:val="22"/>
              </w:rPr>
              <w:t>а</w:t>
            </w:r>
            <w:r w:rsidRPr="00122A0E">
              <w:rPr>
                <w:sz w:val="22"/>
                <w:szCs w:val="22"/>
              </w:rPr>
              <w:t xml:space="preserve">шиностроительной  отрасли).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2. ГОУ ВПО «Кузбасский государственный те</w:t>
            </w:r>
            <w:r w:rsidRPr="00122A0E">
              <w:rPr>
                <w:sz w:val="22"/>
                <w:szCs w:val="22"/>
              </w:rPr>
              <w:t>х</w:t>
            </w:r>
            <w:r w:rsidRPr="00122A0E">
              <w:rPr>
                <w:sz w:val="22"/>
                <w:szCs w:val="22"/>
              </w:rPr>
              <w:t>нический университет», г. Кемерово,  диплом ДВС 1135155 от 16.06.2002г., квалификация – экономист, специальность – бухгалтерский  учет,  анализ и аудит.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3. ГОУ ВПО «Сибирский государственный инд</w:t>
            </w:r>
            <w:r w:rsidRPr="00122A0E">
              <w:rPr>
                <w:sz w:val="22"/>
                <w:szCs w:val="22"/>
              </w:rPr>
              <w:t>у</w:t>
            </w:r>
            <w:r w:rsidRPr="00122A0E">
              <w:rPr>
                <w:sz w:val="22"/>
                <w:szCs w:val="22"/>
              </w:rPr>
              <w:t>стриальный университет», г. Новокузнецк, д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>плом ВСГ 5235357 от  20 июня 2011г., квалиф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>кация – горный инженер, специальность - эле</w:t>
            </w:r>
            <w:r w:rsidRPr="00122A0E">
              <w:rPr>
                <w:sz w:val="22"/>
                <w:szCs w:val="22"/>
              </w:rPr>
              <w:t>к</w:t>
            </w:r>
            <w:r w:rsidRPr="00122A0E">
              <w:rPr>
                <w:sz w:val="22"/>
                <w:szCs w:val="22"/>
              </w:rPr>
              <w:t>тромеханика</w:t>
            </w:r>
          </w:p>
        </w:tc>
        <w:tc>
          <w:tcPr>
            <w:tcW w:w="1559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инженер-проектиро</w:t>
            </w:r>
            <w:r w:rsidRPr="00122A0E">
              <w:rPr>
                <w:sz w:val="22"/>
                <w:szCs w:val="22"/>
              </w:rPr>
              <w:t>в</w:t>
            </w:r>
            <w:r w:rsidRPr="00122A0E">
              <w:rPr>
                <w:sz w:val="22"/>
                <w:szCs w:val="22"/>
              </w:rPr>
              <w:t>щик</w:t>
            </w:r>
          </w:p>
        </w:tc>
        <w:tc>
          <w:tcPr>
            <w:tcW w:w="1422" w:type="dxa"/>
          </w:tcPr>
          <w:p w:rsidR="002B60E3" w:rsidRPr="00122A0E" w:rsidRDefault="002B60E3" w:rsidP="00E35818">
            <w:r>
              <w:rPr>
                <w:sz w:val="22"/>
                <w:szCs w:val="22"/>
              </w:rPr>
              <w:t>10</w:t>
            </w:r>
          </w:p>
        </w:tc>
      </w:tr>
      <w:tr w:rsidR="002B60E3" w:rsidRPr="00122A0E" w:rsidTr="000034DE">
        <w:tc>
          <w:tcPr>
            <w:tcW w:w="695" w:type="dxa"/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Криворучко Екатерина Се</w:t>
            </w:r>
            <w:r w:rsidRPr="00122A0E">
              <w:rPr>
                <w:sz w:val="22"/>
                <w:szCs w:val="22"/>
              </w:rPr>
              <w:t>р</w:t>
            </w:r>
            <w:r w:rsidRPr="00122A0E">
              <w:rPr>
                <w:sz w:val="22"/>
                <w:szCs w:val="22"/>
              </w:rPr>
              <w:t>геевна</w:t>
            </w:r>
          </w:p>
        </w:tc>
        <w:tc>
          <w:tcPr>
            <w:tcW w:w="4961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ГОУ ВПО «Сибирский государственный индус</w:t>
            </w:r>
            <w:r w:rsidRPr="00122A0E">
              <w:rPr>
                <w:sz w:val="22"/>
                <w:szCs w:val="22"/>
              </w:rPr>
              <w:t>т</w:t>
            </w:r>
            <w:r w:rsidRPr="00122A0E">
              <w:rPr>
                <w:sz w:val="22"/>
                <w:szCs w:val="22"/>
              </w:rPr>
              <w:t>риальный университет», г. Новокузнецк, диплом ВСГ 1178773 от 27.06.2007г., квалификация – инженер, специальность – «Промышленное и гражданское строительство»</w:t>
            </w:r>
          </w:p>
        </w:tc>
        <w:tc>
          <w:tcPr>
            <w:tcW w:w="1559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инженер-проектиро</w:t>
            </w:r>
            <w:r w:rsidRPr="00122A0E">
              <w:rPr>
                <w:sz w:val="22"/>
                <w:szCs w:val="22"/>
              </w:rPr>
              <w:t>в</w:t>
            </w:r>
            <w:r w:rsidRPr="00122A0E">
              <w:rPr>
                <w:sz w:val="22"/>
                <w:szCs w:val="22"/>
              </w:rPr>
              <w:t>щик</w:t>
            </w:r>
          </w:p>
        </w:tc>
        <w:tc>
          <w:tcPr>
            <w:tcW w:w="1422" w:type="dxa"/>
          </w:tcPr>
          <w:p w:rsidR="002B60E3" w:rsidRPr="00122A0E" w:rsidRDefault="002B60E3" w:rsidP="00E35818">
            <w:r>
              <w:rPr>
                <w:sz w:val="22"/>
                <w:szCs w:val="22"/>
              </w:rPr>
              <w:t>11</w:t>
            </w:r>
          </w:p>
        </w:tc>
      </w:tr>
      <w:tr w:rsidR="002B60E3" w:rsidRPr="00122A0E" w:rsidTr="000034DE">
        <w:tc>
          <w:tcPr>
            <w:tcW w:w="695" w:type="dxa"/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</w:tcPr>
          <w:p w:rsidR="002B60E3" w:rsidRDefault="002B60E3" w:rsidP="00E35818">
            <w:r w:rsidRPr="00122A0E">
              <w:rPr>
                <w:sz w:val="22"/>
                <w:szCs w:val="22"/>
              </w:rPr>
              <w:t xml:space="preserve">Лукашевич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Юлия Владим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>ровна</w:t>
            </w:r>
          </w:p>
        </w:tc>
        <w:tc>
          <w:tcPr>
            <w:tcW w:w="4961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 xml:space="preserve">«Сибирский государственный  индустриальный университет» г. Новокузнецк ДВС 1536849  от 20.06.2003 квалификация -  инженер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специальность  «Промышленное и гражданское строительство» регистрационный номер 925</w:t>
            </w:r>
          </w:p>
        </w:tc>
        <w:tc>
          <w:tcPr>
            <w:tcW w:w="1559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инженер-конструктор</w:t>
            </w:r>
          </w:p>
        </w:tc>
        <w:tc>
          <w:tcPr>
            <w:tcW w:w="1422" w:type="dxa"/>
          </w:tcPr>
          <w:p w:rsidR="002B60E3" w:rsidRPr="00122A0E" w:rsidRDefault="002B60E3" w:rsidP="00E35818">
            <w:r>
              <w:rPr>
                <w:sz w:val="22"/>
                <w:szCs w:val="22"/>
              </w:rPr>
              <w:t>13</w:t>
            </w:r>
          </w:p>
        </w:tc>
      </w:tr>
      <w:tr w:rsidR="002B60E3" w:rsidRPr="00122A0E" w:rsidTr="000034DE">
        <w:tc>
          <w:tcPr>
            <w:tcW w:w="695" w:type="dxa"/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Могильникова Татьяна Миха</w:t>
            </w:r>
            <w:r w:rsidRPr="00122A0E">
              <w:rPr>
                <w:sz w:val="22"/>
                <w:szCs w:val="22"/>
              </w:rPr>
              <w:t>й</w:t>
            </w:r>
            <w:r w:rsidRPr="00122A0E">
              <w:rPr>
                <w:sz w:val="22"/>
                <w:szCs w:val="22"/>
              </w:rPr>
              <w:t>ловна</w:t>
            </w:r>
          </w:p>
        </w:tc>
        <w:tc>
          <w:tcPr>
            <w:tcW w:w="4961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Государственное образовательное учреждение высшего профессионального образования «То</w:t>
            </w:r>
            <w:r w:rsidRPr="00122A0E">
              <w:rPr>
                <w:sz w:val="22"/>
                <w:szCs w:val="22"/>
              </w:rPr>
              <w:t>м</w:t>
            </w:r>
            <w:r w:rsidRPr="00122A0E">
              <w:rPr>
                <w:sz w:val="22"/>
                <w:szCs w:val="22"/>
              </w:rPr>
              <w:t>ский государственный архитектурно-строительный университет» г. Томск, диплом ВСВ 1913112 от 24.06.2005 г., квалификация – инженер специальность – «Промышленное и гр</w:t>
            </w:r>
            <w:r w:rsidRPr="00122A0E">
              <w:rPr>
                <w:sz w:val="22"/>
                <w:szCs w:val="22"/>
              </w:rPr>
              <w:t>а</w:t>
            </w:r>
            <w:r w:rsidRPr="00122A0E">
              <w:rPr>
                <w:sz w:val="22"/>
                <w:szCs w:val="22"/>
              </w:rPr>
              <w:t>жданское строительство».</w:t>
            </w:r>
          </w:p>
        </w:tc>
        <w:tc>
          <w:tcPr>
            <w:tcW w:w="1559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инженер-проектиро</w:t>
            </w:r>
            <w:r w:rsidRPr="00122A0E">
              <w:rPr>
                <w:sz w:val="22"/>
                <w:szCs w:val="22"/>
              </w:rPr>
              <w:t>в</w:t>
            </w:r>
            <w:r w:rsidRPr="00122A0E">
              <w:rPr>
                <w:sz w:val="22"/>
                <w:szCs w:val="22"/>
              </w:rPr>
              <w:t>щик</w:t>
            </w:r>
          </w:p>
        </w:tc>
        <w:tc>
          <w:tcPr>
            <w:tcW w:w="1422" w:type="dxa"/>
          </w:tcPr>
          <w:p w:rsidR="002B60E3" w:rsidRPr="00122A0E" w:rsidRDefault="002B60E3" w:rsidP="00E35818">
            <w:r>
              <w:rPr>
                <w:sz w:val="22"/>
                <w:szCs w:val="22"/>
              </w:rPr>
              <w:t>12</w:t>
            </w:r>
          </w:p>
        </w:tc>
      </w:tr>
      <w:tr w:rsidR="002B60E3" w:rsidRPr="00122A0E" w:rsidTr="000034DE">
        <w:tc>
          <w:tcPr>
            <w:tcW w:w="695" w:type="dxa"/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</w:tcPr>
          <w:p w:rsidR="002B60E3" w:rsidRDefault="002B60E3" w:rsidP="00E35818">
            <w:r w:rsidRPr="00122A0E">
              <w:rPr>
                <w:sz w:val="22"/>
                <w:szCs w:val="22"/>
              </w:rPr>
              <w:t xml:space="preserve">Савина </w:t>
            </w:r>
          </w:p>
          <w:p w:rsidR="002B60E3" w:rsidRDefault="002B60E3" w:rsidP="00E35818">
            <w:r w:rsidRPr="00122A0E">
              <w:rPr>
                <w:sz w:val="22"/>
                <w:szCs w:val="22"/>
              </w:rPr>
              <w:t xml:space="preserve">Анна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Петровна</w:t>
            </w:r>
          </w:p>
        </w:tc>
        <w:tc>
          <w:tcPr>
            <w:tcW w:w="4961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Государственное образовательное учреждение высшего профессионального образования «С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>бирский государственный индустриальный ун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 xml:space="preserve">верситет» г. Новокузнецк ВСГ 5233297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 xml:space="preserve">от 18.06. 2010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квалификация - инженер по организации и упра</w:t>
            </w:r>
            <w:r w:rsidRPr="00122A0E">
              <w:rPr>
                <w:sz w:val="22"/>
                <w:szCs w:val="22"/>
              </w:rPr>
              <w:t>в</w:t>
            </w:r>
            <w:r w:rsidRPr="00122A0E">
              <w:rPr>
                <w:sz w:val="22"/>
                <w:szCs w:val="22"/>
              </w:rPr>
              <w:t>лению на транспорте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 xml:space="preserve">специальность -  «Организация перевозок и управление на транспорте» </w:t>
            </w:r>
          </w:p>
        </w:tc>
        <w:tc>
          <w:tcPr>
            <w:tcW w:w="1559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инженер-проектиро</w:t>
            </w:r>
            <w:r w:rsidRPr="00122A0E">
              <w:rPr>
                <w:sz w:val="22"/>
                <w:szCs w:val="22"/>
              </w:rPr>
              <w:t>в</w:t>
            </w:r>
            <w:r w:rsidRPr="00122A0E">
              <w:rPr>
                <w:sz w:val="22"/>
                <w:szCs w:val="22"/>
              </w:rPr>
              <w:t>щик</w:t>
            </w:r>
          </w:p>
        </w:tc>
        <w:tc>
          <w:tcPr>
            <w:tcW w:w="1422" w:type="dxa"/>
          </w:tcPr>
          <w:p w:rsidR="002B60E3" w:rsidRPr="00122A0E" w:rsidRDefault="002B60E3" w:rsidP="00E35818">
            <w:r>
              <w:rPr>
                <w:sz w:val="22"/>
                <w:szCs w:val="22"/>
              </w:rPr>
              <w:t>12</w:t>
            </w:r>
          </w:p>
        </w:tc>
      </w:tr>
      <w:tr w:rsidR="002B60E3" w:rsidRPr="00122A0E" w:rsidTr="000034DE">
        <w:tc>
          <w:tcPr>
            <w:tcW w:w="695" w:type="dxa"/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</w:tcPr>
          <w:p w:rsidR="002B60E3" w:rsidRDefault="002B60E3" w:rsidP="00E35818">
            <w:r w:rsidRPr="00122A0E">
              <w:rPr>
                <w:sz w:val="22"/>
                <w:szCs w:val="22"/>
              </w:rPr>
              <w:t xml:space="preserve">Стадникова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Мария Влад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>мировна</w:t>
            </w:r>
          </w:p>
        </w:tc>
        <w:tc>
          <w:tcPr>
            <w:tcW w:w="4961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Неоконченное высшее образование  Государс</w:t>
            </w:r>
            <w:r w:rsidRPr="00122A0E">
              <w:rPr>
                <w:sz w:val="22"/>
                <w:szCs w:val="22"/>
              </w:rPr>
              <w:t>т</w:t>
            </w:r>
            <w:r w:rsidRPr="00122A0E">
              <w:rPr>
                <w:sz w:val="22"/>
                <w:szCs w:val="22"/>
              </w:rPr>
              <w:t>венное образовательное учреждение высшего профессионального образования «Сибирский г</w:t>
            </w:r>
            <w:r w:rsidRPr="00122A0E">
              <w:rPr>
                <w:sz w:val="22"/>
                <w:szCs w:val="22"/>
              </w:rPr>
              <w:t>о</w:t>
            </w:r>
            <w:r w:rsidRPr="00122A0E">
              <w:rPr>
                <w:sz w:val="22"/>
                <w:szCs w:val="22"/>
              </w:rPr>
              <w:t>сударственный индустриальный университет» г. Новокузнецк специальность – «Промышленное и гражданское строительство»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Свидетельство о повышении квалификации ФГБОУ  ВПО «Сибирский государственный и</w:t>
            </w:r>
            <w:r w:rsidRPr="00122A0E">
              <w:rPr>
                <w:sz w:val="22"/>
                <w:szCs w:val="22"/>
              </w:rPr>
              <w:t>н</w:t>
            </w:r>
            <w:r w:rsidRPr="00122A0E">
              <w:rPr>
                <w:sz w:val="22"/>
                <w:szCs w:val="22"/>
              </w:rPr>
              <w:t>дустриальный университет» г. Новокузнецк по «Составление сметной документации в стро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 xml:space="preserve">тельстве», </w:t>
            </w:r>
            <w:smartTag w:uri="urn:schemas-microsoft-com:office:smarttags" w:element="metricconverter">
              <w:smartTagPr>
                <w:attr w:name="ProductID" w:val="2013 г"/>
              </w:smartTagPr>
              <w:r w:rsidRPr="00122A0E">
                <w:rPr>
                  <w:sz w:val="22"/>
                  <w:szCs w:val="22"/>
                </w:rPr>
                <w:t>2013 г</w:t>
              </w:r>
            </w:smartTag>
            <w:r w:rsidRPr="00122A0E">
              <w:rPr>
                <w:sz w:val="22"/>
                <w:szCs w:val="22"/>
              </w:rPr>
              <w:t>.</w:t>
            </w:r>
          </w:p>
        </w:tc>
        <w:tc>
          <w:tcPr>
            <w:tcW w:w="1559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инженер-проектиро</w:t>
            </w:r>
            <w:r w:rsidRPr="00122A0E">
              <w:rPr>
                <w:sz w:val="22"/>
                <w:szCs w:val="22"/>
              </w:rPr>
              <w:t>в</w:t>
            </w:r>
            <w:r w:rsidRPr="00122A0E">
              <w:rPr>
                <w:sz w:val="22"/>
                <w:szCs w:val="22"/>
              </w:rPr>
              <w:t>щик</w:t>
            </w:r>
          </w:p>
        </w:tc>
        <w:tc>
          <w:tcPr>
            <w:tcW w:w="1422" w:type="dxa"/>
          </w:tcPr>
          <w:p w:rsidR="002B60E3" w:rsidRPr="00122A0E" w:rsidRDefault="002B60E3" w:rsidP="00E35818">
            <w:r>
              <w:rPr>
                <w:sz w:val="22"/>
                <w:szCs w:val="22"/>
              </w:rPr>
              <w:t>8</w:t>
            </w:r>
          </w:p>
        </w:tc>
      </w:tr>
      <w:tr w:rsidR="002B60E3" w:rsidRPr="00122A0E" w:rsidTr="000034DE">
        <w:tc>
          <w:tcPr>
            <w:tcW w:w="695" w:type="dxa"/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</w:tcPr>
          <w:p w:rsidR="002B60E3" w:rsidRDefault="002B60E3" w:rsidP="00E35818">
            <w:r w:rsidRPr="00122A0E">
              <w:rPr>
                <w:sz w:val="22"/>
                <w:szCs w:val="22"/>
              </w:rPr>
              <w:t xml:space="preserve">Торопова </w:t>
            </w:r>
          </w:p>
          <w:p w:rsidR="002B60E3" w:rsidRDefault="002B60E3" w:rsidP="00E35818">
            <w:r w:rsidRPr="00122A0E">
              <w:rPr>
                <w:sz w:val="22"/>
                <w:szCs w:val="22"/>
              </w:rPr>
              <w:t xml:space="preserve">Нина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Яковлевна</w:t>
            </w:r>
          </w:p>
        </w:tc>
        <w:tc>
          <w:tcPr>
            <w:tcW w:w="4961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1. Беловский энергостроительный техникум г. Белово, диплом Щ-1 041132 от 27.02.1974, квал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>фикация – техник-сантехник, специальность – «Санитарно-техническое устройство зданий»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2. Сибирский Орден Красного Знамени металлу</w:t>
            </w:r>
            <w:r w:rsidRPr="00122A0E">
              <w:rPr>
                <w:sz w:val="22"/>
                <w:szCs w:val="22"/>
              </w:rPr>
              <w:t>р</w:t>
            </w:r>
            <w:r w:rsidRPr="00122A0E">
              <w:rPr>
                <w:sz w:val="22"/>
                <w:szCs w:val="22"/>
              </w:rPr>
              <w:t xml:space="preserve">гический институт им. С. Орджоникидзе, диплом ИВ  886730, </w:t>
            </w:r>
            <w:smartTag w:uri="urn:schemas-microsoft-com:office:smarttags" w:element="metricconverter">
              <w:smartTagPr>
                <w:attr w:name="ProductID" w:val="1984 г"/>
              </w:smartTagPr>
              <w:r w:rsidRPr="00122A0E">
                <w:rPr>
                  <w:sz w:val="22"/>
                  <w:szCs w:val="22"/>
                </w:rPr>
                <w:t>1984 г</w:t>
              </w:r>
            </w:smartTag>
            <w:r w:rsidRPr="00122A0E">
              <w:rPr>
                <w:sz w:val="22"/>
                <w:szCs w:val="22"/>
              </w:rPr>
              <w:t xml:space="preserve">. </w:t>
            </w:r>
          </w:p>
        </w:tc>
        <w:tc>
          <w:tcPr>
            <w:tcW w:w="1559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инженер-проектиро</w:t>
            </w:r>
            <w:r w:rsidRPr="00122A0E">
              <w:rPr>
                <w:sz w:val="22"/>
                <w:szCs w:val="22"/>
              </w:rPr>
              <w:t>в</w:t>
            </w:r>
            <w:r w:rsidRPr="00122A0E">
              <w:rPr>
                <w:sz w:val="22"/>
                <w:szCs w:val="22"/>
              </w:rPr>
              <w:t>щик</w:t>
            </w:r>
          </w:p>
        </w:tc>
        <w:tc>
          <w:tcPr>
            <w:tcW w:w="1422" w:type="dxa"/>
          </w:tcPr>
          <w:p w:rsidR="002B60E3" w:rsidRPr="00122A0E" w:rsidRDefault="002B60E3" w:rsidP="00E35818">
            <w:r>
              <w:rPr>
                <w:sz w:val="22"/>
                <w:szCs w:val="22"/>
              </w:rPr>
              <w:t>39</w:t>
            </w:r>
          </w:p>
        </w:tc>
      </w:tr>
      <w:tr w:rsidR="002B60E3" w:rsidRPr="00122A0E" w:rsidTr="000034DE">
        <w:tc>
          <w:tcPr>
            <w:tcW w:w="695" w:type="dxa"/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Фокина Татьяна Юрьевна</w:t>
            </w:r>
          </w:p>
        </w:tc>
        <w:tc>
          <w:tcPr>
            <w:tcW w:w="4961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Государственное образовательное учреждение высшего профессионального образования «С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>бирский государственный индустриальный ун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 xml:space="preserve">верситет» г. Новокузнецк ВСГ 5233297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 xml:space="preserve">от 18.06. 2010г. квалификация - инженер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 xml:space="preserve">специальность -  «Промышленное и гражданское строительство» </w:t>
            </w:r>
          </w:p>
        </w:tc>
        <w:tc>
          <w:tcPr>
            <w:tcW w:w="1559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инженер-конструктор</w:t>
            </w:r>
          </w:p>
        </w:tc>
        <w:tc>
          <w:tcPr>
            <w:tcW w:w="1422" w:type="dxa"/>
          </w:tcPr>
          <w:p w:rsidR="002B60E3" w:rsidRPr="00122A0E" w:rsidRDefault="002B60E3" w:rsidP="00E35818">
            <w:r>
              <w:rPr>
                <w:sz w:val="22"/>
                <w:szCs w:val="22"/>
              </w:rPr>
              <w:t>9</w:t>
            </w:r>
          </w:p>
        </w:tc>
      </w:tr>
      <w:tr w:rsidR="002B60E3" w:rsidRPr="00122A0E" w:rsidTr="000034DE">
        <w:tc>
          <w:tcPr>
            <w:tcW w:w="695" w:type="dxa"/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Четвергова Н</w:t>
            </w:r>
            <w:r w:rsidRPr="00122A0E">
              <w:rPr>
                <w:sz w:val="22"/>
                <w:szCs w:val="22"/>
              </w:rPr>
              <w:t>а</w:t>
            </w:r>
            <w:r w:rsidRPr="00122A0E">
              <w:rPr>
                <w:sz w:val="22"/>
                <w:szCs w:val="22"/>
              </w:rPr>
              <w:t>дежда Викт</w:t>
            </w:r>
            <w:r w:rsidRPr="00122A0E">
              <w:rPr>
                <w:sz w:val="22"/>
                <w:szCs w:val="22"/>
              </w:rPr>
              <w:t>о</w:t>
            </w:r>
            <w:r w:rsidRPr="00122A0E">
              <w:rPr>
                <w:sz w:val="22"/>
                <w:szCs w:val="22"/>
              </w:rPr>
              <w:t>ровна</w:t>
            </w:r>
          </w:p>
        </w:tc>
        <w:tc>
          <w:tcPr>
            <w:tcW w:w="4961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1.Кузбасский государственный технический ун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 xml:space="preserve">верситет г. Кемерово диплом  АВБ 0115137 от 22.06.2000 бакалавр «Техники и технологии» 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2. Кузбасский государственный технический ун</w:t>
            </w:r>
            <w:r w:rsidRPr="00122A0E">
              <w:rPr>
                <w:sz w:val="22"/>
                <w:szCs w:val="22"/>
              </w:rPr>
              <w:t>и</w:t>
            </w:r>
            <w:r w:rsidRPr="00122A0E">
              <w:rPr>
                <w:sz w:val="22"/>
                <w:szCs w:val="22"/>
              </w:rPr>
              <w:t>верситет диплом ДВС 0466862 от 08.06.2001 кв</w:t>
            </w:r>
            <w:r w:rsidRPr="00122A0E">
              <w:rPr>
                <w:sz w:val="22"/>
                <w:szCs w:val="22"/>
              </w:rPr>
              <w:t>а</w:t>
            </w:r>
            <w:r w:rsidRPr="00122A0E">
              <w:rPr>
                <w:sz w:val="22"/>
                <w:szCs w:val="22"/>
              </w:rPr>
              <w:t>лификация – инженер, специальность – «Пр</w:t>
            </w:r>
            <w:r w:rsidRPr="00122A0E">
              <w:rPr>
                <w:sz w:val="22"/>
                <w:szCs w:val="22"/>
              </w:rPr>
              <w:t>о</w:t>
            </w:r>
            <w:r w:rsidRPr="00122A0E">
              <w:rPr>
                <w:sz w:val="22"/>
                <w:szCs w:val="22"/>
              </w:rPr>
              <w:t>мышленное и гражданское строительство»</w:t>
            </w:r>
          </w:p>
        </w:tc>
        <w:tc>
          <w:tcPr>
            <w:tcW w:w="1559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инженер-проектиро</w:t>
            </w:r>
            <w:r w:rsidRPr="00122A0E">
              <w:rPr>
                <w:sz w:val="22"/>
                <w:szCs w:val="22"/>
              </w:rPr>
              <w:t>в</w:t>
            </w:r>
            <w:r w:rsidRPr="00122A0E">
              <w:rPr>
                <w:sz w:val="22"/>
                <w:szCs w:val="22"/>
              </w:rPr>
              <w:t>щик</w:t>
            </w:r>
          </w:p>
        </w:tc>
        <w:tc>
          <w:tcPr>
            <w:tcW w:w="1422" w:type="dxa"/>
          </w:tcPr>
          <w:p w:rsidR="002B60E3" w:rsidRPr="00122A0E" w:rsidRDefault="002B60E3" w:rsidP="00E35818">
            <w:r>
              <w:rPr>
                <w:sz w:val="22"/>
                <w:szCs w:val="22"/>
              </w:rPr>
              <w:t>14</w:t>
            </w:r>
          </w:p>
        </w:tc>
      </w:tr>
      <w:tr w:rsidR="002B60E3" w:rsidRPr="00122A0E" w:rsidTr="000034DE">
        <w:tc>
          <w:tcPr>
            <w:tcW w:w="695" w:type="dxa"/>
          </w:tcPr>
          <w:p w:rsidR="002B60E3" w:rsidRPr="00122A0E" w:rsidRDefault="002B60E3" w:rsidP="000034DE">
            <w:pPr>
              <w:numPr>
                <w:ilvl w:val="0"/>
                <w:numId w:val="23"/>
              </w:numPr>
              <w:spacing w:after="0"/>
            </w:pPr>
          </w:p>
        </w:tc>
        <w:tc>
          <w:tcPr>
            <w:tcW w:w="1803" w:type="dxa"/>
          </w:tcPr>
          <w:p w:rsidR="002B60E3" w:rsidRDefault="002B60E3" w:rsidP="00E35818">
            <w:r w:rsidRPr="00122A0E">
              <w:rPr>
                <w:sz w:val="22"/>
                <w:szCs w:val="22"/>
              </w:rPr>
              <w:t xml:space="preserve">Шааб 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>Валентина Па</w:t>
            </w:r>
            <w:r w:rsidRPr="00122A0E">
              <w:rPr>
                <w:sz w:val="22"/>
                <w:szCs w:val="22"/>
              </w:rPr>
              <w:t>в</w:t>
            </w:r>
            <w:r w:rsidRPr="00122A0E">
              <w:rPr>
                <w:sz w:val="22"/>
                <w:szCs w:val="22"/>
              </w:rPr>
              <w:t>ловна</w:t>
            </w:r>
          </w:p>
        </w:tc>
        <w:tc>
          <w:tcPr>
            <w:tcW w:w="4961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Томский орден Октябрьской Революции и Ордена Трудового Красного Знамени политехнический институт им. С.М. Кирова г. Томск, диплом В-1 342577 от 27.06.1978, квалификация – инженер химик-технолог, специальность – «Технология неорганических веществ»</w:t>
            </w:r>
          </w:p>
        </w:tc>
        <w:tc>
          <w:tcPr>
            <w:tcW w:w="1559" w:type="dxa"/>
          </w:tcPr>
          <w:p w:rsidR="002B60E3" w:rsidRPr="00122A0E" w:rsidRDefault="002B60E3" w:rsidP="00E35818">
            <w:r w:rsidRPr="00122A0E">
              <w:rPr>
                <w:sz w:val="22"/>
                <w:szCs w:val="22"/>
              </w:rPr>
              <w:t>инженер-проектиро</w:t>
            </w:r>
            <w:r w:rsidRPr="00122A0E">
              <w:rPr>
                <w:sz w:val="22"/>
                <w:szCs w:val="22"/>
              </w:rPr>
              <w:t>в</w:t>
            </w:r>
            <w:r w:rsidRPr="00122A0E">
              <w:rPr>
                <w:sz w:val="22"/>
                <w:szCs w:val="22"/>
              </w:rPr>
              <w:t>щик</w:t>
            </w:r>
          </w:p>
        </w:tc>
        <w:tc>
          <w:tcPr>
            <w:tcW w:w="1422" w:type="dxa"/>
          </w:tcPr>
          <w:p w:rsidR="002B60E3" w:rsidRPr="00122A0E" w:rsidRDefault="002B60E3" w:rsidP="00E35818">
            <w:r>
              <w:rPr>
                <w:sz w:val="22"/>
                <w:szCs w:val="22"/>
              </w:rPr>
              <w:t>37</w:t>
            </w:r>
          </w:p>
          <w:p w:rsidR="002B60E3" w:rsidRPr="00122A0E" w:rsidRDefault="002B60E3" w:rsidP="00E35818">
            <w:r w:rsidRPr="00122A0E">
              <w:rPr>
                <w:sz w:val="22"/>
                <w:szCs w:val="22"/>
              </w:rPr>
              <w:t xml:space="preserve"> </w:t>
            </w:r>
          </w:p>
        </w:tc>
      </w:tr>
    </w:tbl>
    <w:p w:rsidR="002B60E3" w:rsidRDefault="002B60E3" w:rsidP="000034DE">
      <w:pPr>
        <w:widowControl w:val="0"/>
        <w:autoSpaceDE w:val="0"/>
        <w:autoSpaceDN w:val="0"/>
        <w:adjustRightInd w:val="0"/>
        <w:rPr>
          <w:b/>
        </w:rPr>
      </w:pPr>
    </w:p>
    <w:p w:rsidR="002B60E3" w:rsidRDefault="002B60E3" w:rsidP="000034DE">
      <w:pPr>
        <w:widowControl w:val="0"/>
        <w:autoSpaceDE w:val="0"/>
        <w:autoSpaceDN w:val="0"/>
        <w:adjustRightInd w:val="0"/>
        <w:rPr>
          <w:b/>
        </w:rPr>
      </w:pPr>
    </w:p>
    <w:p w:rsidR="002B60E3" w:rsidRDefault="002B60E3" w:rsidP="000034DE">
      <w:pPr>
        <w:widowControl w:val="0"/>
        <w:autoSpaceDE w:val="0"/>
        <w:autoSpaceDN w:val="0"/>
        <w:adjustRightInd w:val="0"/>
        <w:rPr>
          <w:b/>
        </w:rPr>
      </w:pPr>
    </w:p>
    <w:p w:rsidR="002B60E3" w:rsidRPr="009D5C39" w:rsidRDefault="002B60E3" w:rsidP="000034DE">
      <w:pPr>
        <w:widowControl w:val="0"/>
        <w:autoSpaceDE w:val="0"/>
        <w:autoSpaceDN w:val="0"/>
        <w:adjustRightInd w:val="0"/>
        <w:rPr>
          <w:b/>
        </w:rPr>
      </w:pPr>
      <w:r w:rsidRPr="009D5C39">
        <w:rPr>
          <w:b/>
        </w:rPr>
        <w:t>Директор ООО «КПО»________________________/Н.В.Хохлов/</w:t>
      </w:r>
    </w:p>
    <w:p w:rsidR="002B60E3" w:rsidRPr="009D5C39" w:rsidRDefault="002B60E3" w:rsidP="000034DE">
      <w:pPr>
        <w:widowControl w:val="0"/>
        <w:autoSpaceDE w:val="0"/>
        <w:autoSpaceDN w:val="0"/>
        <w:adjustRightInd w:val="0"/>
        <w:rPr>
          <w:b/>
        </w:rPr>
      </w:pPr>
      <w:r w:rsidRPr="009D5C39">
        <w:rPr>
          <w:b/>
        </w:rPr>
        <w:t>(Должность, ФИО, подпись представителя Участника закупки)</w:t>
      </w:r>
    </w:p>
    <w:p w:rsidR="002B60E3" w:rsidRPr="009D5C39" w:rsidRDefault="002B60E3" w:rsidP="000034DE">
      <w:pPr>
        <w:widowControl w:val="0"/>
        <w:autoSpaceDE w:val="0"/>
        <w:autoSpaceDN w:val="0"/>
        <w:adjustRightInd w:val="0"/>
        <w:rPr>
          <w:b/>
        </w:rPr>
      </w:pPr>
      <w:r w:rsidRPr="009D5C39">
        <w:rPr>
          <w:b/>
        </w:rPr>
        <w:t>М.П.</w:t>
      </w:r>
    </w:p>
    <w:p w:rsidR="002B60E3" w:rsidRDefault="002B60E3" w:rsidP="000034DE">
      <w:pPr>
        <w:widowControl w:val="0"/>
        <w:autoSpaceDE w:val="0"/>
        <w:autoSpaceDN w:val="0"/>
        <w:adjustRightInd w:val="0"/>
        <w:rPr>
          <w:b/>
        </w:rPr>
      </w:pPr>
      <w:r>
        <w:rPr>
          <w:b/>
        </w:rPr>
        <w:t>Дата:  17.04.2019</w:t>
      </w:r>
      <w:r w:rsidRPr="009D5C39">
        <w:rPr>
          <w:b/>
        </w:rPr>
        <w:t>г.</w:t>
      </w: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</w:p>
    <w:p w:rsidR="002B60E3" w:rsidRDefault="002B60E3" w:rsidP="00E07A2B">
      <w:pPr>
        <w:spacing w:after="0"/>
        <w:jc w:val="center"/>
        <w:rPr>
          <w:b/>
          <w:caps/>
          <w:sz w:val="20"/>
          <w:szCs w:val="20"/>
        </w:rPr>
      </w:pPr>
      <w:r w:rsidRPr="008022F9">
        <w:rPr>
          <w:b/>
          <w:caps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83.75pt;height:672pt;visibility:visible">
            <v:imagedata r:id="rId8" o:title=""/>
          </v:shape>
        </w:pict>
      </w:r>
    </w:p>
    <w:p w:rsidR="002B60E3" w:rsidRDefault="002B60E3" w:rsidP="001C486E">
      <w:pPr>
        <w:tabs>
          <w:tab w:val="left" w:pos="708"/>
        </w:tabs>
        <w:spacing w:after="0"/>
        <w:rPr>
          <w:b/>
        </w:rPr>
      </w:pPr>
    </w:p>
    <w:p w:rsidR="002B60E3" w:rsidRDefault="002B60E3" w:rsidP="001C486E">
      <w:pPr>
        <w:tabs>
          <w:tab w:val="left" w:pos="708"/>
        </w:tabs>
        <w:spacing w:after="0"/>
        <w:rPr>
          <w:b/>
        </w:rPr>
      </w:pPr>
      <w:r>
        <w:rPr>
          <w:b/>
        </w:rPr>
        <w:t xml:space="preserve">                                                                                           </w:t>
      </w:r>
    </w:p>
    <w:p w:rsidR="002B60E3" w:rsidRDefault="002B60E3" w:rsidP="001C486E">
      <w:pPr>
        <w:tabs>
          <w:tab w:val="left" w:pos="708"/>
        </w:tabs>
        <w:spacing w:after="0"/>
        <w:rPr>
          <w:b/>
        </w:rPr>
      </w:pPr>
    </w:p>
    <w:p w:rsidR="002B60E3" w:rsidRDefault="002B60E3" w:rsidP="001C486E">
      <w:pPr>
        <w:tabs>
          <w:tab w:val="left" w:pos="708"/>
        </w:tabs>
        <w:spacing w:after="0"/>
        <w:rPr>
          <w:b/>
        </w:rPr>
      </w:pPr>
      <w:r w:rsidRPr="00ED5F71">
        <w:rPr>
          <w:b/>
        </w:rPr>
        <w:object w:dxaOrig="8925" w:dyaOrig="12630">
          <v:shape id="_x0000_i1026" type="#_x0000_t75" style="width:446.25pt;height:631.5pt" o:ole="">
            <v:imagedata r:id="rId9" o:title=""/>
          </v:shape>
          <o:OLEObject Type="Embed" ProgID="AcroExch.Document.7" ShapeID="_x0000_i1026" DrawAspect="Content" ObjectID="_1617085256" r:id="rId10"/>
        </w:object>
      </w:r>
    </w:p>
    <w:p w:rsidR="002B60E3" w:rsidRDefault="002B60E3" w:rsidP="001C486E">
      <w:pPr>
        <w:tabs>
          <w:tab w:val="left" w:pos="708"/>
        </w:tabs>
        <w:spacing w:after="0"/>
        <w:rPr>
          <w:b/>
        </w:rPr>
      </w:pPr>
      <w:r>
        <w:rPr>
          <w:b/>
        </w:rPr>
        <w:t xml:space="preserve">                                                                                             </w:t>
      </w:r>
    </w:p>
    <w:p w:rsidR="002B60E3" w:rsidRDefault="002B60E3" w:rsidP="001C486E">
      <w:pPr>
        <w:tabs>
          <w:tab w:val="left" w:pos="708"/>
        </w:tabs>
        <w:spacing w:after="0"/>
        <w:rPr>
          <w:b/>
        </w:rPr>
      </w:pPr>
    </w:p>
    <w:p w:rsidR="002B60E3" w:rsidRDefault="002B60E3" w:rsidP="001C486E">
      <w:pPr>
        <w:tabs>
          <w:tab w:val="left" w:pos="708"/>
        </w:tabs>
        <w:spacing w:after="0"/>
        <w:rPr>
          <w:b/>
        </w:rPr>
      </w:pPr>
    </w:p>
    <w:p w:rsidR="002B60E3" w:rsidRDefault="002B60E3" w:rsidP="001C486E">
      <w:pPr>
        <w:tabs>
          <w:tab w:val="left" w:pos="708"/>
        </w:tabs>
        <w:spacing w:after="0"/>
        <w:rPr>
          <w:b/>
        </w:rPr>
      </w:pPr>
    </w:p>
    <w:p w:rsidR="002B60E3" w:rsidRDefault="002B60E3" w:rsidP="001C486E">
      <w:pPr>
        <w:tabs>
          <w:tab w:val="left" w:pos="708"/>
        </w:tabs>
        <w:spacing w:after="0"/>
        <w:rPr>
          <w:b/>
        </w:rPr>
      </w:pPr>
    </w:p>
    <w:p w:rsidR="002B60E3" w:rsidRDefault="002B60E3" w:rsidP="001C486E">
      <w:pPr>
        <w:tabs>
          <w:tab w:val="left" w:pos="708"/>
        </w:tabs>
        <w:spacing w:after="0"/>
        <w:rPr>
          <w:b/>
        </w:rPr>
      </w:pPr>
    </w:p>
    <w:p w:rsidR="002B60E3" w:rsidRDefault="002B60E3" w:rsidP="001C486E">
      <w:pPr>
        <w:tabs>
          <w:tab w:val="left" w:pos="708"/>
        </w:tabs>
        <w:spacing w:after="0"/>
        <w:rPr>
          <w:b/>
        </w:rPr>
      </w:pPr>
    </w:p>
    <w:p w:rsidR="002B60E3" w:rsidRDefault="002B60E3" w:rsidP="001C486E">
      <w:pPr>
        <w:tabs>
          <w:tab w:val="left" w:pos="708"/>
        </w:tabs>
        <w:spacing w:after="0"/>
        <w:rPr>
          <w:b/>
        </w:rPr>
      </w:pPr>
      <w:r w:rsidRPr="008022F9">
        <w:rPr>
          <w:b/>
          <w:noProof/>
        </w:rPr>
        <w:pict>
          <v:shape id="Рисунок 2" o:spid="_x0000_i1027" type="#_x0000_t75" style="width:483.75pt;height:672pt;visibility:visible">
            <v:imagedata r:id="rId11" o:title=""/>
          </v:shape>
        </w:pict>
      </w:r>
    </w:p>
    <w:p w:rsidR="002B60E3" w:rsidRDefault="002B60E3" w:rsidP="001C486E">
      <w:pPr>
        <w:tabs>
          <w:tab w:val="left" w:pos="708"/>
        </w:tabs>
        <w:spacing w:after="0"/>
        <w:rPr>
          <w:b/>
        </w:rPr>
      </w:pPr>
    </w:p>
    <w:p w:rsidR="002B60E3" w:rsidRDefault="002B60E3" w:rsidP="001C486E">
      <w:pPr>
        <w:tabs>
          <w:tab w:val="left" w:pos="708"/>
        </w:tabs>
        <w:spacing w:after="0"/>
        <w:rPr>
          <w:b/>
        </w:rPr>
      </w:pPr>
    </w:p>
    <w:p w:rsidR="002B60E3" w:rsidRDefault="002B60E3" w:rsidP="001C486E">
      <w:pPr>
        <w:tabs>
          <w:tab w:val="left" w:pos="708"/>
        </w:tabs>
        <w:spacing w:after="0"/>
        <w:rPr>
          <w:b/>
        </w:rPr>
      </w:pPr>
    </w:p>
    <w:p w:rsidR="002B60E3" w:rsidRDefault="002B60E3" w:rsidP="001C486E">
      <w:pPr>
        <w:tabs>
          <w:tab w:val="left" w:pos="708"/>
        </w:tabs>
        <w:spacing w:after="0"/>
        <w:rPr>
          <w:b/>
        </w:rPr>
      </w:pPr>
    </w:p>
    <w:p w:rsidR="002B60E3" w:rsidRPr="007B4B71" w:rsidRDefault="002B60E3" w:rsidP="001C486E">
      <w:pPr>
        <w:tabs>
          <w:tab w:val="left" w:pos="708"/>
        </w:tabs>
        <w:spacing w:after="0"/>
        <w:rPr>
          <w:b/>
        </w:rPr>
      </w:pPr>
      <w:r>
        <w:rPr>
          <w:b/>
        </w:rPr>
        <w:t xml:space="preserve">                                                                                             Приложение № 3.2</w:t>
      </w:r>
      <w:r w:rsidRPr="007B4B71">
        <w:rPr>
          <w:b/>
        </w:rPr>
        <w:t xml:space="preserve"> к заявке на </w:t>
      </w:r>
    </w:p>
    <w:p w:rsidR="002B60E3" w:rsidRPr="007B4B71" w:rsidRDefault="002B60E3" w:rsidP="001C486E">
      <w:pPr>
        <w:tabs>
          <w:tab w:val="left" w:pos="708"/>
        </w:tabs>
        <w:spacing w:after="0"/>
        <w:ind w:left="5760" w:firstLine="540"/>
        <w:rPr>
          <w:b/>
        </w:rPr>
      </w:pPr>
      <w:r w:rsidRPr="007B4B71">
        <w:rPr>
          <w:b/>
        </w:rPr>
        <w:t xml:space="preserve"> участие в конкурсе</w:t>
      </w:r>
    </w:p>
    <w:p w:rsidR="002B60E3" w:rsidRPr="007B4B71" w:rsidRDefault="002B60E3" w:rsidP="001C486E">
      <w:pPr>
        <w:tabs>
          <w:tab w:val="left" w:pos="708"/>
        </w:tabs>
        <w:ind w:left="5580"/>
        <w:rPr>
          <w:b/>
        </w:rPr>
      </w:pPr>
    </w:p>
    <w:p w:rsidR="002B60E3" w:rsidRPr="00BC6551" w:rsidRDefault="002B60E3" w:rsidP="001C486E">
      <w:pPr>
        <w:spacing w:after="0"/>
        <w:ind w:left="5222"/>
        <w:jc w:val="left"/>
        <w:rPr>
          <w:b/>
          <w:bCs/>
        </w:rPr>
      </w:pPr>
      <w:r w:rsidRPr="00BC6551">
        <w:rPr>
          <w:b/>
          <w:bCs/>
        </w:rPr>
        <w:t>Заказчику</w:t>
      </w:r>
    </w:p>
    <w:p w:rsidR="002B60E3" w:rsidRPr="00BC6551" w:rsidRDefault="002B60E3" w:rsidP="001C486E">
      <w:pPr>
        <w:spacing w:after="0"/>
        <w:ind w:left="5222"/>
        <w:jc w:val="left"/>
        <w:rPr>
          <w:b/>
          <w:bCs/>
        </w:rPr>
      </w:pPr>
      <w:r w:rsidRPr="00BC6551">
        <w:rPr>
          <w:b/>
          <w:bCs/>
        </w:rPr>
        <w:t>Общества с ограниченной ответственн</w:t>
      </w:r>
      <w:r w:rsidRPr="00BC6551">
        <w:rPr>
          <w:b/>
          <w:bCs/>
        </w:rPr>
        <w:t>о</w:t>
      </w:r>
      <w:r w:rsidRPr="00BC6551">
        <w:rPr>
          <w:b/>
          <w:bCs/>
        </w:rPr>
        <w:t>стью «Кузбасская Проектная Организ</w:t>
      </w:r>
      <w:r w:rsidRPr="00BC6551">
        <w:rPr>
          <w:b/>
          <w:bCs/>
        </w:rPr>
        <w:t>а</w:t>
      </w:r>
      <w:r w:rsidRPr="00BC6551">
        <w:rPr>
          <w:b/>
          <w:bCs/>
        </w:rPr>
        <w:t>ция»</w:t>
      </w:r>
    </w:p>
    <w:p w:rsidR="002B60E3" w:rsidRPr="007A22B1" w:rsidRDefault="002B60E3" w:rsidP="001C486E">
      <w:pPr>
        <w:spacing w:after="0"/>
        <w:ind w:left="5222"/>
        <w:jc w:val="left"/>
        <w:rPr>
          <w:b/>
          <w:bCs/>
        </w:rPr>
      </w:pPr>
    </w:p>
    <w:p w:rsidR="002B60E3" w:rsidRDefault="002B60E3" w:rsidP="00734122">
      <w:pPr>
        <w:spacing w:after="200"/>
        <w:jc w:val="center"/>
        <w:rPr>
          <w:sz w:val="22"/>
          <w:szCs w:val="22"/>
          <w:lang w:eastAsia="en-US"/>
        </w:rPr>
      </w:pPr>
      <w:r w:rsidRPr="001C486E">
        <w:rPr>
          <w:sz w:val="22"/>
          <w:szCs w:val="22"/>
          <w:lang w:eastAsia="en-US"/>
        </w:rPr>
        <w:t xml:space="preserve">ИНФОРМАЦИЯ О НАЛИЧИИ ОПЫТА ВЫПОЛНЕНИЯ </w:t>
      </w:r>
    </w:p>
    <w:p w:rsidR="002B60E3" w:rsidRPr="001C486E" w:rsidRDefault="002B60E3" w:rsidP="00734122">
      <w:pPr>
        <w:spacing w:after="200"/>
        <w:jc w:val="center"/>
        <w:rPr>
          <w:sz w:val="22"/>
          <w:szCs w:val="22"/>
          <w:lang w:eastAsia="en-US"/>
        </w:rPr>
      </w:pPr>
      <w:r w:rsidRPr="001C486E">
        <w:rPr>
          <w:sz w:val="22"/>
          <w:szCs w:val="22"/>
          <w:lang w:eastAsia="en-US"/>
        </w:rPr>
        <w:t>АНАЛОГИЧНЫХ ПО ВИДАМ  И ОБЪЕМАМ РАБОТ</w:t>
      </w:r>
    </w:p>
    <w:p w:rsidR="002B60E3" w:rsidRPr="001C486E" w:rsidRDefault="002B60E3" w:rsidP="001C486E">
      <w:pPr>
        <w:spacing w:after="200" w:line="276" w:lineRule="auto"/>
        <w:jc w:val="left"/>
        <w:rPr>
          <w:b/>
          <w:sz w:val="22"/>
          <w:szCs w:val="22"/>
          <w:lang w:eastAsia="en-US"/>
        </w:rPr>
      </w:pPr>
      <w:r w:rsidRPr="001C486E">
        <w:rPr>
          <w:b/>
          <w:sz w:val="22"/>
          <w:szCs w:val="22"/>
          <w:lang w:eastAsia="en-US"/>
        </w:rPr>
        <w:t>Таблица – 1. Опыт выполнения работ</w:t>
      </w:r>
    </w:p>
    <w:tbl>
      <w:tblPr>
        <w:tblW w:w="9883" w:type="dxa"/>
        <w:tblInd w:w="1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35"/>
        <w:gridCol w:w="3678"/>
        <w:gridCol w:w="2247"/>
        <w:gridCol w:w="3423"/>
      </w:tblGrid>
      <w:tr w:rsidR="002B60E3" w:rsidRPr="001C486E" w:rsidTr="00E134A2">
        <w:trPr>
          <w:trHeight w:val="613"/>
        </w:trPr>
        <w:tc>
          <w:tcPr>
            <w:tcW w:w="535" w:type="dxa"/>
          </w:tcPr>
          <w:p w:rsidR="002B60E3" w:rsidRPr="001C486E" w:rsidRDefault="002B60E3" w:rsidP="001C486E">
            <w:pPr>
              <w:spacing w:after="200" w:line="276" w:lineRule="auto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№</w:t>
            </w:r>
          </w:p>
        </w:tc>
        <w:tc>
          <w:tcPr>
            <w:tcW w:w="3678" w:type="dxa"/>
          </w:tcPr>
          <w:p w:rsidR="002B60E3" w:rsidRPr="001C486E" w:rsidRDefault="002B60E3" w:rsidP="001C486E">
            <w:pPr>
              <w:spacing w:after="200" w:line="276" w:lineRule="auto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Предмет договора</w:t>
            </w:r>
          </w:p>
        </w:tc>
        <w:tc>
          <w:tcPr>
            <w:tcW w:w="2247" w:type="dxa"/>
          </w:tcPr>
          <w:p w:rsidR="002B60E3" w:rsidRPr="001C486E" w:rsidRDefault="002B60E3" w:rsidP="001C486E">
            <w:pPr>
              <w:spacing w:after="200" w:line="276" w:lineRule="auto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Срок выполнения работ</w:t>
            </w:r>
          </w:p>
        </w:tc>
        <w:tc>
          <w:tcPr>
            <w:tcW w:w="3423" w:type="dxa"/>
          </w:tcPr>
          <w:p w:rsidR="002B60E3" w:rsidRPr="001C486E" w:rsidRDefault="002B60E3" w:rsidP="001C486E">
            <w:pPr>
              <w:spacing w:after="200" w:line="276" w:lineRule="auto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Наименование заказчика, Ко</w:t>
            </w:r>
            <w:r w:rsidRPr="001C486E">
              <w:rPr>
                <w:sz w:val="22"/>
                <w:szCs w:val="22"/>
                <w:lang w:eastAsia="en-US"/>
              </w:rPr>
              <w:t>н</w:t>
            </w:r>
            <w:r w:rsidRPr="001C486E">
              <w:rPr>
                <w:sz w:val="22"/>
                <w:szCs w:val="22"/>
                <w:lang w:eastAsia="en-US"/>
              </w:rPr>
              <w:t>тактная информация</w:t>
            </w:r>
          </w:p>
        </w:tc>
      </w:tr>
      <w:tr w:rsidR="002B60E3" w:rsidRPr="001C486E" w:rsidTr="00E134A2">
        <w:trPr>
          <w:trHeight w:val="1430"/>
        </w:trPr>
        <w:tc>
          <w:tcPr>
            <w:tcW w:w="535" w:type="dxa"/>
          </w:tcPr>
          <w:p w:rsidR="002B60E3" w:rsidRPr="001C486E" w:rsidRDefault="002B60E3" w:rsidP="001C486E">
            <w:pPr>
              <w:spacing w:after="200" w:line="276" w:lineRule="auto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1.</w:t>
            </w:r>
          </w:p>
        </w:tc>
        <w:tc>
          <w:tcPr>
            <w:tcW w:w="3678" w:type="dxa"/>
            <w:vAlign w:val="center"/>
          </w:tcPr>
          <w:p w:rsidR="002B60E3" w:rsidRPr="001C486E" w:rsidRDefault="002B60E3" w:rsidP="00734122">
            <w:pPr>
              <w:spacing w:after="200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29/09. Разработка проектной док</w:t>
            </w:r>
            <w:r w:rsidRPr="001C486E">
              <w:rPr>
                <w:sz w:val="22"/>
                <w:szCs w:val="22"/>
                <w:lang w:eastAsia="en-US"/>
              </w:rPr>
              <w:t>у</w:t>
            </w:r>
            <w:r w:rsidRPr="001C486E">
              <w:rPr>
                <w:sz w:val="22"/>
                <w:szCs w:val="22"/>
                <w:lang w:eastAsia="en-US"/>
              </w:rPr>
              <w:t>ментации на обследование и экспе</w:t>
            </w:r>
            <w:r w:rsidRPr="001C486E">
              <w:rPr>
                <w:sz w:val="22"/>
                <w:szCs w:val="22"/>
                <w:lang w:eastAsia="en-US"/>
              </w:rPr>
              <w:t>р</w:t>
            </w:r>
            <w:r w:rsidRPr="001C486E">
              <w:rPr>
                <w:sz w:val="22"/>
                <w:szCs w:val="22"/>
                <w:lang w:eastAsia="en-US"/>
              </w:rPr>
              <w:t>тизу технического состояния конс</w:t>
            </w:r>
            <w:r w:rsidRPr="001C486E">
              <w:rPr>
                <w:sz w:val="22"/>
                <w:szCs w:val="22"/>
                <w:lang w:eastAsia="en-US"/>
              </w:rPr>
              <w:t>т</w:t>
            </w:r>
            <w:r w:rsidRPr="001C486E">
              <w:rPr>
                <w:sz w:val="22"/>
                <w:szCs w:val="22"/>
                <w:lang w:eastAsia="en-US"/>
              </w:rPr>
              <w:t>рукций здания подстанции №26.</w:t>
            </w:r>
          </w:p>
        </w:tc>
        <w:tc>
          <w:tcPr>
            <w:tcW w:w="2247" w:type="dxa"/>
            <w:vAlign w:val="center"/>
          </w:tcPr>
          <w:p w:rsidR="002B60E3" w:rsidRPr="001C486E" w:rsidRDefault="002B60E3" w:rsidP="00734122">
            <w:pPr>
              <w:spacing w:after="200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09.2009-10.2009гг.</w:t>
            </w:r>
          </w:p>
        </w:tc>
        <w:tc>
          <w:tcPr>
            <w:tcW w:w="3423" w:type="dxa"/>
            <w:vAlign w:val="center"/>
          </w:tcPr>
          <w:p w:rsidR="002B60E3" w:rsidRPr="001C486E" w:rsidRDefault="002B60E3" w:rsidP="005643F3">
            <w:pPr>
              <w:spacing w:after="200"/>
              <w:jc w:val="left"/>
              <w:rPr>
                <w:lang w:eastAsia="en-US"/>
              </w:rPr>
            </w:pPr>
            <w:r w:rsidRPr="005643F3">
              <w:rPr>
                <w:sz w:val="22"/>
                <w:szCs w:val="22"/>
                <w:lang w:eastAsia="en-US"/>
              </w:rPr>
              <w:t>ОАО «Прокопьевскэнерго»</w:t>
            </w:r>
            <w:r>
              <w:rPr>
                <w:sz w:val="22"/>
                <w:szCs w:val="22"/>
                <w:lang w:eastAsia="en-US"/>
              </w:rPr>
              <w:t xml:space="preserve"> </w:t>
            </w:r>
            <w:smartTag w:uri="urn:schemas-microsoft-com:office:smarttags" w:element="metricconverter">
              <w:smartTagPr>
                <w:attr w:name="ProductID" w:val="653000, г"/>
              </w:smartTagPr>
              <w:r w:rsidRPr="005643F3">
                <w:rPr>
                  <w:sz w:val="22"/>
                  <w:szCs w:val="22"/>
                  <w:lang w:eastAsia="en-US"/>
                </w:rPr>
                <w:t>653000, г</w:t>
              </w:r>
            </w:smartTag>
            <w:r w:rsidRPr="005643F3">
              <w:rPr>
                <w:sz w:val="22"/>
                <w:szCs w:val="22"/>
                <w:lang w:eastAsia="en-US"/>
              </w:rPr>
              <w:t>. Прокопьевск,                 ул. Энергетическая, 14                  тел./факс. +7(3846)61-11-95</w:t>
            </w:r>
          </w:p>
        </w:tc>
      </w:tr>
      <w:tr w:rsidR="002B60E3" w:rsidRPr="001C486E" w:rsidTr="00E134A2">
        <w:trPr>
          <w:trHeight w:val="1701"/>
        </w:trPr>
        <w:tc>
          <w:tcPr>
            <w:tcW w:w="535" w:type="dxa"/>
          </w:tcPr>
          <w:p w:rsidR="002B60E3" w:rsidRPr="001C486E" w:rsidRDefault="002B60E3" w:rsidP="001C486E">
            <w:pPr>
              <w:spacing w:after="200" w:line="276" w:lineRule="auto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2.</w:t>
            </w:r>
          </w:p>
        </w:tc>
        <w:tc>
          <w:tcPr>
            <w:tcW w:w="3678" w:type="dxa"/>
            <w:vAlign w:val="center"/>
          </w:tcPr>
          <w:p w:rsidR="002B60E3" w:rsidRPr="001C486E" w:rsidRDefault="002B60E3" w:rsidP="00734122">
            <w:pPr>
              <w:spacing w:after="200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33/09. Разработка рабочей докуме</w:t>
            </w:r>
            <w:r w:rsidRPr="001C486E">
              <w:rPr>
                <w:sz w:val="22"/>
                <w:szCs w:val="22"/>
                <w:lang w:eastAsia="en-US"/>
              </w:rPr>
              <w:t>н</w:t>
            </w:r>
            <w:r w:rsidRPr="001C486E">
              <w:rPr>
                <w:sz w:val="22"/>
                <w:szCs w:val="22"/>
                <w:lang w:eastAsia="en-US"/>
              </w:rPr>
              <w:t>тации на реконструкцию здания подстанции №26, расположенной по адресу: Кемеровская область,                              г. Прокопьевск, ул. Морозовой, 70, территория ООО шахта «Зиминка».</w:t>
            </w:r>
          </w:p>
        </w:tc>
        <w:tc>
          <w:tcPr>
            <w:tcW w:w="2247" w:type="dxa"/>
            <w:vAlign w:val="center"/>
          </w:tcPr>
          <w:p w:rsidR="002B60E3" w:rsidRPr="001C486E" w:rsidRDefault="002B60E3" w:rsidP="00734122">
            <w:pPr>
              <w:spacing w:after="200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12.2009-01.2010гг.</w:t>
            </w:r>
          </w:p>
        </w:tc>
        <w:tc>
          <w:tcPr>
            <w:tcW w:w="3423" w:type="dxa"/>
            <w:vAlign w:val="center"/>
          </w:tcPr>
          <w:p w:rsidR="002B60E3" w:rsidRPr="001C486E" w:rsidRDefault="002B60E3" w:rsidP="00734122">
            <w:pPr>
              <w:spacing w:after="200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ОАО «Прокопьевскэнерго»</w:t>
            </w:r>
            <w:r>
              <w:rPr>
                <w:sz w:val="22"/>
                <w:szCs w:val="22"/>
                <w:lang w:eastAsia="en-US"/>
              </w:rPr>
              <w:t xml:space="preserve"> </w:t>
            </w:r>
            <w:smartTag w:uri="urn:schemas-microsoft-com:office:smarttags" w:element="metricconverter">
              <w:smartTagPr>
                <w:attr w:name="ProductID" w:val="653000, г"/>
              </w:smartTagPr>
              <w:r w:rsidRPr="001C486E">
                <w:rPr>
                  <w:sz w:val="22"/>
                  <w:szCs w:val="22"/>
                  <w:lang w:eastAsia="en-US"/>
                </w:rPr>
                <w:t>653000, г</w:t>
              </w:r>
            </w:smartTag>
            <w:r w:rsidRPr="001C486E">
              <w:rPr>
                <w:sz w:val="22"/>
                <w:szCs w:val="22"/>
                <w:lang w:eastAsia="en-US"/>
              </w:rPr>
              <w:t xml:space="preserve">. Прокопьевск, </w:t>
            </w:r>
            <w:r>
              <w:rPr>
                <w:sz w:val="22"/>
                <w:szCs w:val="22"/>
                <w:lang w:eastAsia="en-US"/>
              </w:rPr>
              <w:t xml:space="preserve">                </w:t>
            </w:r>
            <w:r w:rsidRPr="001C486E">
              <w:rPr>
                <w:sz w:val="22"/>
                <w:szCs w:val="22"/>
                <w:lang w:eastAsia="en-US"/>
              </w:rPr>
              <w:t xml:space="preserve">ул. Энергетическая, 14 </w:t>
            </w:r>
            <w:r>
              <w:rPr>
                <w:sz w:val="22"/>
                <w:szCs w:val="22"/>
                <w:lang w:eastAsia="en-US"/>
              </w:rPr>
              <w:t xml:space="preserve">                 </w:t>
            </w:r>
            <w:r w:rsidRPr="001C486E">
              <w:rPr>
                <w:sz w:val="22"/>
                <w:szCs w:val="22"/>
                <w:lang w:eastAsia="en-US"/>
              </w:rPr>
              <w:t>тел./факс. +7(3846)61-11-95</w:t>
            </w:r>
          </w:p>
        </w:tc>
      </w:tr>
      <w:tr w:rsidR="002B60E3" w:rsidRPr="001C486E" w:rsidTr="00E134A2">
        <w:trPr>
          <w:trHeight w:val="1683"/>
        </w:trPr>
        <w:tc>
          <w:tcPr>
            <w:tcW w:w="535" w:type="dxa"/>
          </w:tcPr>
          <w:p w:rsidR="002B60E3" w:rsidRPr="001C486E" w:rsidRDefault="002B60E3" w:rsidP="001C486E">
            <w:pPr>
              <w:spacing w:after="200" w:line="276" w:lineRule="auto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3.</w:t>
            </w:r>
          </w:p>
        </w:tc>
        <w:tc>
          <w:tcPr>
            <w:tcW w:w="3678" w:type="dxa"/>
            <w:vAlign w:val="center"/>
          </w:tcPr>
          <w:p w:rsidR="002B60E3" w:rsidRPr="001C486E" w:rsidRDefault="002B60E3" w:rsidP="00734122">
            <w:pPr>
              <w:spacing w:after="0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03/10. Разработка рабочей докуме</w:t>
            </w:r>
            <w:r w:rsidRPr="001C486E">
              <w:rPr>
                <w:sz w:val="22"/>
                <w:szCs w:val="22"/>
                <w:lang w:eastAsia="en-US"/>
              </w:rPr>
              <w:t>н</w:t>
            </w:r>
            <w:r w:rsidRPr="001C486E">
              <w:rPr>
                <w:sz w:val="22"/>
                <w:szCs w:val="22"/>
                <w:lang w:eastAsia="en-US"/>
              </w:rPr>
              <w:t>тации на реконструкцию подста</w:t>
            </w:r>
            <w:r w:rsidRPr="001C486E">
              <w:rPr>
                <w:sz w:val="22"/>
                <w:szCs w:val="22"/>
                <w:lang w:eastAsia="en-US"/>
              </w:rPr>
              <w:t>н</w:t>
            </w:r>
            <w:r w:rsidRPr="001C486E">
              <w:rPr>
                <w:sz w:val="22"/>
                <w:szCs w:val="22"/>
                <w:lang w:eastAsia="en-US"/>
              </w:rPr>
              <w:t>ции №30 6/0,4 кВ.  Замена оборуд</w:t>
            </w:r>
            <w:r w:rsidRPr="001C486E">
              <w:rPr>
                <w:sz w:val="22"/>
                <w:szCs w:val="22"/>
                <w:lang w:eastAsia="en-US"/>
              </w:rPr>
              <w:t>о</w:t>
            </w:r>
            <w:r w:rsidRPr="001C486E">
              <w:rPr>
                <w:sz w:val="22"/>
                <w:szCs w:val="22"/>
                <w:lang w:eastAsia="en-US"/>
              </w:rPr>
              <w:t>вания по сторонам 6 и 0,4 кВ на с</w:t>
            </w:r>
            <w:r w:rsidRPr="001C486E">
              <w:rPr>
                <w:sz w:val="22"/>
                <w:szCs w:val="22"/>
                <w:lang w:eastAsia="en-US"/>
              </w:rPr>
              <w:t>о</w:t>
            </w:r>
            <w:r w:rsidRPr="001C486E">
              <w:rPr>
                <w:sz w:val="22"/>
                <w:szCs w:val="22"/>
                <w:lang w:eastAsia="en-US"/>
              </w:rPr>
              <w:t>временное с электроприводами. З</w:t>
            </w:r>
            <w:r w:rsidRPr="001C486E">
              <w:rPr>
                <w:sz w:val="22"/>
                <w:szCs w:val="22"/>
                <w:lang w:eastAsia="en-US"/>
              </w:rPr>
              <w:t>а</w:t>
            </w:r>
            <w:r w:rsidRPr="001C486E">
              <w:rPr>
                <w:sz w:val="22"/>
                <w:szCs w:val="22"/>
                <w:lang w:eastAsia="en-US"/>
              </w:rPr>
              <w:t>мена устаревшей механической р</w:t>
            </w:r>
            <w:r w:rsidRPr="001C486E">
              <w:rPr>
                <w:sz w:val="22"/>
                <w:szCs w:val="22"/>
                <w:lang w:eastAsia="en-US"/>
              </w:rPr>
              <w:t>е</w:t>
            </w:r>
            <w:r w:rsidRPr="001C486E">
              <w:rPr>
                <w:sz w:val="22"/>
                <w:szCs w:val="22"/>
                <w:lang w:eastAsia="en-US"/>
              </w:rPr>
              <w:t>лейной защиты на микропроцессо</w:t>
            </w:r>
            <w:r w:rsidRPr="001C486E">
              <w:rPr>
                <w:sz w:val="22"/>
                <w:szCs w:val="22"/>
                <w:lang w:eastAsia="en-US"/>
              </w:rPr>
              <w:t>р</w:t>
            </w:r>
            <w:r w:rsidRPr="001C486E">
              <w:rPr>
                <w:sz w:val="22"/>
                <w:szCs w:val="22"/>
                <w:lang w:eastAsia="en-US"/>
              </w:rPr>
              <w:t>ную. Установка ЩОТ. Электрома</w:t>
            </w:r>
            <w:r w:rsidRPr="001C486E">
              <w:rPr>
                <w:sz w:val="22"/>
                <w:szCs w:val="22"/>
                <w:lang w:eastAsia="en-US"/>
              </w:rPr>
              <w:t>г</w:t>
            </w:r>
            <w:r w:rsidRPr="001C486E">
              <w:rPr>
                <w:sz w:val="22"/>
                <w:szCs w:val="22"/>
                <w:lang w:eastAsia="en-US"/>
              </w:rPr>
              <w:t>нитная совместимость. Все разделы проектной документации.</w:t>
            </w:r>
          </w:p>
        </w:tc>
        <w:tc>
          <w:tcPr>
            <w:tcW w:w="2247" w:type="dxa"/>
            <w:vAlign w:val="center"/>
          </w:tcPr>
          <w:p w:rsidR="002B60E3" w:rsidRPr="001C486E" w:rsidRDefault="002B60E3" w:rsidP="00734122">
            <w:pPr>
              <w:spacing w:after="200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02.2010-04.2010гг.</w:t>
            </w:r>
          </w:p>
        </w:tc>
        <w:tc>
          <w:tcPr>
            <w:tcW w:w="3423" w:type="dxa"/>
            <w:vAlign w:val="center"/>
          </w:tcPr>
          <w:p w:rsidR="002B60E3" w:rsidRPr="001C486E" w:rsidRDefault="002B60E3" w:rsidP="00734122">
            <w:pPr>
              <w:spacing w:after="200"/>
              <w:jc w:val="left"/>
              <w:rPr>
                <w:lang w:eastAsia="en-US"/>
              </w:rPr>
            </w:pPr>
            <w:r w:rsidRPr="005643F3">
              <w:rPr>
                <w:sz w:val="22"/>
                <w:szCs w:val="22"/>
                <w:lang w:eastAsia="en-US"/>
              </w:rPr>
              <w:t xml:space="preserve">ОАО «Прокопьевскэнерго» </w:t>
            </w:r>
            <w:smartTag w:uri="urn:schemas-microsoft-com:office:smarttags" w:element="metricconverter">
              <w:smartTagPr>
                <w:attr w:name="ProductID" w:val="653000, г"/>
              </w:smartTagPr>
              <w:r w:rsidRPr="005643F3">
                <w:rPr>
                  <w:sz w:val="22"/>
                  <w:szCs w:val="22"/>
                  <w:lang w:eastAsia="en-US"/>
                </w:rPr>
                <w:t>653000, г</w:t>
              </w:r>
            </w:smartTag>
            <w:r w:rsidRPr="005643F3">
              <w:rPr>
                <w:sz w:val="22"/>
                <w:szCs w:val="22"/>
                <w:lang w:eastAsia="en-US"/>
              </w:rPr>
              <w:t>. Прокопьевск,                 ул. Энергетическая, 14                  тел./факс. +7(3846)61-11-95</w:t>
            </w:r>
          </w:p>
        </w:tc>
      </w:tr>
      <w:tr w:rsidR="002B60E3" w:rsidRPr="001C486E" w:rsidTr="00E134A2">
        <w:trPr>
          <w:trHeight w:val="1317"/>
        </w:trPr>
        <w:tc>
          <w:tcPr>
            <w:tcW w:w="535" w:type="dxa"/>
          </w:tcPr>
          <w:p w:rsidR="002B60E3" w:rsidRPr="001C486E" w:rsidRDefault="002B60E3" w:rsidP="001C486E">
            <w:pPr>
              <w:spacing w:after="200" w:line="276" w:lineRule="auto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4.</w:t>
            </w:r>
          </w:p>
        </w:tc>
        <w:tc>
          <w:tcPr>
            <w:tcW w:w="3678" w:type="dxa"/>
            <w:vAlign w:val="center"/>
          </w:tcPr>
          <w:p w:rsidR="002B60E3" w:rsidRPr="001C486E" w:rsidRDefault="002B60E3" w:rsidP="00734122">
            <w:pPr>
              <w:spacing w:after="0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04/10. Разработка рабочей докуме</w:t>
            </w:r>
            <w:r w:rsidRPr="001C486E">
              <w:rPr>
                <w:sz w:val="22"/>
                <w:szCs w:val="22"/>
                <w:lang w:eastAsia="en-US"/>
              </w:rPr>
              <w:t>н</w:t>
            </w:r>
            <w:r w:rsidRPr="001C486E">
              <w:rPr>
                <w:sz w:val="22"/>
                <w:szCs w:val="22"/>
                <w:lang w:eastAsia="en-US"/>
              </w:rPr>
              <w:t>тации на реконструкцию подста</w:t>
            </w:r>
            <w:r w:rsidRPr="001C486E">
              <w:rPr>
                <w:sz w:val="22"/>
                <w:szCs w:val="22"/>
                <w:lang w:eastAsia="en-US"/>
              </w:rPr>
              <w:t>н</w:t>
            </w:r>
            <w:r w:rsidRPr="001C486E">
              <w:rPr>
                <w:sz w:val="22"/>
                <w:szCs w:val="22"/>
                <w:lang w:eastAsia="en-US"/>
              </w:rPr>
              <w:t>ции №14 35/6 кВ.</w:t>
            </w:r>
          </w:p>
        </w:tc>
        <w:tc>
          <w:tcPr>
            <w:tcW w:w="2247" w:type="dxa"/>
            <w:vAlign w:val="center"/>
          </w:tcPr>
          <w:p w:rsidR="002B60E3" w:rsidRPr="001C486E" w:rsidRDefault="002B60E3" w:rsidP="00734122">
            <w:pPr>
              <w:spacing w:after="0"/>
              <w:ind w:right="-112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03.2010-05.2010гг.</w:t>
            </w:r>
          </w:p>
        </w:tc>
        <w:tc>
          <w:tcPr>
            <w:tcW w:w="3423" w:type="dxa"/>
            <w:vAlign w:val="center"/>
          </w:tcPr>
          <w:p w:rsidR="002B60E3" w:rsidRPr="001C486E" w:rsidRDefault="002B60E3" w:rsidP="00734122">
            <w:pPr>
              <w:spacing w:after="200"/>
              <w:jc w:val="left"/>
              <w:rPr>
                <w:lang w:eastAsia="en-US"/>
              </w:rPr>
            </w:pPr>
            <w:r w:rsidRPr="005643F3">
              <w:rPr>
                <w:sz w:val="22"/>
                <w:szCs w:val="22"/>
                <w:lang w:eastAsia="en-US"/>
              </w:rPr>
              <w:t xml:space="preserve">ОАО «Прокопьевскэнерго» </w:t>
            </w:r>
            <w:smartTag w:uri="urn:schemas-microsoft-com:office:smarttags" w:element="metricconverter">
              <w:smartTagPr>
                <w:attr w:name="ProductID" w:val="653000, г"/>
              </w:smartTagPr>
              <w:r w:rsidRPr="005643F3">
                <w:rPr>
                  <w:sz w:val="22"/>
                  <w:szCs w:val="22"/>
                  <w:lang w:eastAsia="en-US"/>
                </w:rPr>
                <w:t>653000, г</w:t>
              </w:r>
            </w:smartTag>
            <w:r w:rsidRPr="005643F3">
              <w:rPr>
                <w:sz w:val="22"/>
                <w:szCs w:val="22"/>
                <w:lang w:eastAsia="en-US"/>
              </w:rPr>
              <w:t>. Прокопьевск,                 ул. Энергетическая, 14                  тел./факс. +7(3846)61-11-95</w:t>
            </w:r>
          </w:p>
        </w:tc>
      </w:tr>
      <w:tr w:rsidR="002B60E3" w:rsidRPr="001C486E" w:rsidTr="00E134A2">
        <w:trPr>
          <w:trHeight w:val="1298"/>
        </w:trPr>
        <w:tc>
          <w:tcPr>
            <w:tcW w:w="535" w:type="dxa"/>
          </w:tcPr>
          <w:p w:rsidR="002B60E3" w:rsidRPr="001C486E" w:rsidRDefault="002B60E3" w:rsidP="001C486E">
            <w:pPr>
              <w:spacing w:after="200" w:line="276" w:lineRule="auto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5.</w:t>
            </w:r>
          </w:p>
        </w:tc>
        <w:tc>
          <w:tcPr>
            <w:tcW w:w="3678" w:type="dxa"/>
            <w:vAlign w:val="center"/>
          </w:tcPr>
          <w:p w:rsidR="002B60E3" w:rsidRPr="001C486E" w:rsidRDefault="002B60E3" w:rsidP="00734122">
            <w:pPr>
              <w:spacing w:after="200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18/10. Разработка рабочей докуме</w:t>
            </w:r>
            <w:r w:rsidRPr="001C486E">
              <w:rPr>
                <w:sz w:val="22"/>
                <w:szCs w:val="22"/>
                <w:lang w:eastAsia="en-US"/>
              </w:rPr>
              <w:t>н</w:t>
            </w:r>
            <w:r w:rsidRPr="001C486E">
              <w:rPr>
                <w:sz w:val="22"/>
                <w:szCs w:val="22"/>
                <w:lang w:eastAsia="en-US"/>
              </w:rPr>
              <w:t>тации по замене масляных выкл</w:t>
            </w:r>
            <w:r w:rsidRPr="001C486E">
              <w:rPr>
                <w:sz w:val="22"/>
                <w:szCs w:val="22"/>
                <w:lang w:eastAsia="en-US"/>
              </w:rPr>
              <w:t>ю</w:t>
            </w:r>
            <w:r w:rsidRPr="001C486E">
              <w:rPr>
                <w:sz w:val="22"/>
                <w:szCs w:val="22"/>
                <w:lang w:eastAsia="en-US"/>
              </w:rPr>
              <w:t>чателей на вакуумные и переус</w:t>
            </w:r>
            <w:r w:rsidRPr="001C486E">
              <w:rPr>
                <w:sz w:val="22"/>
                <w:szCs w:val="22"/>
                <w:lang w:eastAsia="en-US"/>
              </w:rPr>
              <w:t>т</w:t>
            </w:r>
            <w:r w:rsidRPr="001C486E">
              <w:rPr>
                <w:sz w:val="22"/>
                <w:szCs w:val="22"/>
                <w:lang w:eastAsia="en-US"/>
              </w:rPr>
              <w:t>ройству камер в РУ 6 кВ ПСТ №19.</w:t>
            </w:r>
          </w:p>
        </w:tc>
        <w:tc>
          <w:tcPr>
            <w:tcW w:w="2247" w:type="dxa"/>
            <w:vAlign w:val="center"/>
          </w:tcPr>
          <w:p w:rsidR="002B60E3" w:rsidRPr="001C486E" w:rsidRDefault="002B60E3" w:rsidP="00734122">
            <w:pPr>
              <w:spacing w:after="200"/>
              <w:jc w:val="left"/>
              <w:rPr>
                <w:lang w:eastAsia="en-US"/>
              </w:rPr>
            </w:pPr>
            <w:r w:rsidRPr="001C486E">
              <w:rPr>
                <w:sz w:val="22"/>
                <w:szCs w:val="22"/>
                <w:lang w:eastAsia="en-US"/>
              </w:rPr>
              <w:t>09.2010-10.2010гг.</w:t>
            </w:r>
          </w:p>
        </w:tc>
        <w:tc>
          <w:tcPr>
            <w:tcW w:w="3423" w:type="dxa"/>
            <w:vAlign w:val="center"/>
          </w:tcPr>
          <w:p w:rsidR="002B60E3" w:rsidRPr="001C486E" w:rsidRDefault="002B60E3" w:rsidP="00734122">
            <w:pPr>
              <w:spacing w:after="200"/>
              <w:jc w:val="left"/>
              <w:rPr>
                <w:lang w:eastAsia="en-US"/>
              </w:rPr>
            </w:pPr>
            <w:r w:rsidRPr="005643F3">
              <w:rPr>
                <w:sz w:val="22"/>
                <w:szCs w:val="22"/>
                <w:lang w:eastAsia="en-US"/>
              </w:rPr>
              <w:t xml:space="preserve">ОАО «Прокопьевскэнерго» </w:t>
            </w:r>
            <w:smartTag w:uri="urn:schemas-microsoft-com:office:smarttags" w:element="metricconverter">
              <w:smartTagPr>
                <w:attr w:name="ProductID" w:val="653000, г"/>
              </w:smartTagPr>
              <w:r w:rsidRPr="005643F3">
                <w:rPr>
                  <w:sz w:val="22"/>
                  <w:szCs w:val="22"/>
                  <w:lang w:eastAsia="en-US"/>
                </w:rPr>
                <w:t>653000, г</w:t>
              </w:r>
            </w:smartTag>
            <w:r w:rsidRPr="005643F3">
              <w:rPr>
                <w:sz w:val="22"/>
                <w:szCs w:val="22"/>
                <w:lang w:eastAsia="en-US"/>
              </w:rPr>
              <w:t>. Прокопьевск,                 ул. Энергетическая, 14                  тел./факс. +7(3846)61-11-95</w:t>
            </w:r>
          </w:p>
        </w:tc>
      </w:tr>
    </w:tbl>
    <w:p w:rsidR="002B60E3" w:rsidRPr="001C486E" w:rsidRDefault="002B60E3" w:rsidP="001C486E">
      <w:pPr>
        <w:spacing w:after="200" w:line="276" w:lineRule="auto"/>
        <w:jc w:val="left"/>
        <w:rPr>
          <w:sz w:val="22"/>
          <w:szCs w:val="22"/>
          <w:lang w:eastAsia="en-US"/>
        </w:rPr>
      </w:pPr>
    </w:p>
    <w:p w:rsidR="002B60E3" w:rsidRPr="001C486E" w:rsidRDefault="002B60E3" w:rsidP="001C486E">
      <w:pPr>
        <w:widowControl w:val="0"/>
        <w:autoSpaceDE w:val="0"/>
        <w:autoSpaceDN w:val="0"/>
        <w:adjustRightInd w:val="0"/>
        <w:spacing w:after="0"/>
        <w:jc w:val="left"/>
        <w:rPr>
          <w:b/>
          <w:sz w:val="18"/>
          <w:szCs w:val="18"/>
        </w:rPr>
      </w:pPr>
      <w:r w:rsidRPr="001C486E">
        <w:rPr>
          <w:b/>
          <w:sz w:val="18"/>
          <w:szCs w:val="18"/>
        </w:rPr>
        <w:t>Директор ООО «КПО»________________________/Н.В.Хохлов/</w:t>
      </w:r>
    </w:p>
    <w:p w:rsidR="002B60E3" w:rsidRDefault="002B60E3" w:rsidP="001C486E">
      <w:pPr>
        <w:widowControl w:val="0"/>
        <w:autoSpaceDE w:val="0"/>
        <w:autoSpaceDN w:val="0"/>
        <w:adjustRightInd w:val="0"/>
        <w:spacing w:after="0"/>
        <w:jc w:val="left"/>
        <w:rPr>
          <w:b/>
          <w:sz w:val="18"/>
          <w:szCs w:val="18"/>
        </w:rPr>
      </w:pPr>
    </w:p>
    <w:p w:rsidR="002B60E3" w:rsidRPr="001C486E" w:rsidRDefault="002B60E3" w:rsidP="001C486E">
      <w:pPr>
        <w:widowControl w:val="0"/>
        <w:autoSpaceDE w:val="0"/>
        <w:autoSpaceDN w:val="0"/>
        <w:adjustRightInd w:val="0"/>
        <w:spacing w:after="0"/>
        <w:jc w:val="left"/>
        <w:rPr>
          <w:b/>
          <w:sz w:val="18"/>
          <w:szCs w:val="18"/>
        </w:rPr>
      </w:pPr>
      <w:r w:rsidRPr="001C486E">
        <w:rPr>
          <w:b/>
          <w:sz w:val="18"/>
          <w:szCs w:val="18"/>
        </w:rPr>
        <w:t>М.П.</w:t>
      </w:r>
    </w:p>
    <w:p w:rsidR="002B60E3" w:rsidRDefault="002B60E3" w:rsidP="00E134A2">
      <w:pPr>
        <w:widowControl w:val="0"/>
        <w:autoSpaceDE w:val="0"/>
        <w:autoSpaceDN w:val="0"/>
        <w:adjustRightInd w:val="0"/>
        <w:spacing w:after="0"/>
        <w:jc w:val="left"/>
        <w:rPr>
          <w:b/>
          <w:sz w:val="18"/>
          <w:szCs w:val="18"/>
        </w:rPr>
      </w:pPr>
      <w:r>
        <w:rPr>
          <w:b/>
          <w:sz w:val="18"/>
          <w:szCs w:val="18"/>
        </w:rPr>
        <w:t>Дата:  17.04.2019г</w:t>
      </w:r>
    </w:p>
    <w:p w:rsidR="002B60E3" w:rsidRDefault="002B60E3" w:rsidP="00E134A2">
      <w:pPr>
        <w:widowControl w:val="0"/>
        <w:autoSpaceDE w:val="0"/>
        <w:autoSpaceDN w:val="0"/>
        <w:adjustRightInd w:val="0"/>
        <w:spacing w:after="0"/>
        <w:jc w:val="left"/>
        <w:rPr>
          <w:b/>
          <w:sz w:val="18"/>
          <w:szCs w:val="18"/>
        </w:rPr>
      </w:pPr>
    </w:p>
    <w:p w:rsidR="002B60E3" w:rsidRPr="00E134A2" w:rsidRDefault="002B60E3" w:rsidP="00E134A2">
      <w:pPr>
        <w:widowControl w:val="0"/>
        <w:autoSpaceDE w:val="0"/>
        <w:autoSpaceDN w:val="0"/>
        <w:adjustRightInd w:val="0"/>
        <w:spacing w:after="0"/>
        <w:jc w:val="left"/>
        <w:rPr>
          <w:b/>
          <w:sz w:val="18"/>
          <w:szCs w:val="18"/>
        </w:rPr>
      </w:pPr>
    </w:p>
    <w:p w:rsidR="002B60E3" w:rsidRPr="000B373B" w:rsidRDefault="002B60E3" w:rsidP="000B373B">
      <w:pPr>
        <w:keepNext/>
        <w:jc w:val="right"/>
        <w:outlineLvl w:val="1"/>
        <w:rPr>
          <w:b/>
        </w:rPr>
      </w:pPr>
      <w:r w:rsidRPr="000B373B">
        <w:rPr>
          <w:b/>
        </w:rPr>
        <w:t xml:space="preserve">Приложение № </w:t>
      </w:r>
      <w:r>
        <w:rPr>
          <w:b/>
        </w:rPr>
        <w:t>4</w:t>
      </w:r>
      <w:r w:rsidRPr="000B373B">
        <w:rPr>
          <w:b/>
        </w:rPr>
        <w:t xml:space="preserve"> к заявке на </w:t>
      </w:r>
    </w:p>
    <w:p w:rsidR="002B60E3" w:rsidRPr="000B373B" w:rsidRDefault="002B60E3" w:rsidP="000B373B">
      <w:pPr>
        <w:keepNext/>
        <w:jc w:val="right"/>
        <w:outlineLvl w:val="1"/>
        <w:rPr>
          <w:b/>
        </w:rPr>
      </w:pPr>
      <w:r w:rsidRPr="000B373B">
        <w:rPr>
          <w:b/>
        </w:rPr>
        <w:t xml:space="preserve"> участие в конкурсе</w:t>
      </w: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  <w:r w:rsidRPr="00ED5F71">
        <w:rPr>
          <w:b/>
        </w:rPr>
        <w:object w:dxaOrig="9166" w:dyaOrig="12615">
          <v:shape id="_x0000_i1028" type="#_x0000_t75" style="width:458.25pt;height:630.75pt" o:ole="">
            <v:imagedata r:id="rId12" o:title=""/>
          </v:shape>
          <o:OLEObject Type="Embed" ProgID="AcroExch.Document.7" ShapeID="_x0000_i1028" DrawAspect="Content" ObjectID="_1617085257" r:id="rId13"/>
        </w:object>
      </w: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  <w:r w:rsidRPr="00ED5F71">
        <w:rPr>
          <w:b/>
        </w:rPr>
        <w:object w:dxaOrig="8925" w:dyaOrig="12630">
          <v:shape id="_x0000_i1029" type="#_x0000_t75" style="width:446.25pt;height:631.5pt" o:ole="">
            <v:imagedata r:id="rId14" o:title=""/>
          </v:shape>
          <o:OLEObject Type="Embed" ProgID="AcroExch.Document.7" ShapeID="_x0000_i1029" DrawAspect="Content" ObjectID="_1617085258" r:id="rId15"/>
        </w:object>
      </w: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  <w:r w:rsidRPr="00ED5F71">
        <w:rPr>
          <w:b/>
        </w:rPr>
        <w:object w:dxaOrig="8925" w:dyaOrig="12630">
          <v:shape id="_x0000_i1030" type="#_x0000_t75" style="width:446.25pt;height:631.5pt" o:ole="">
            <v:imagedata r:id="rId16" o:title=""/>
          </v:shape>
          <o:OLEObject Type="Embed" ProgID="AcroExch.Document.7" ShapeID="_x0000_i1030" DrawAspect="Content" ObjectID="_1617085259" r:id="rId17"/>
        </w:object>
      </w: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  <w:r w:rsidRPr="00ED5F71">
        <w:rPr>
          <w:b/>
        </w:rPr>
        <w:object w:dxaOrig="8925" w:dyaOrig="12675">
          <v:shape id="_x0000_i1031" type="#_x0000_t75" style="width:446.25pt;height:633.75pt" o:ole="">
            <v:imagedata r:id="rId18" o:title=""/>
          </v:shape>
          <o:OLEObject Type="Embed" ProgID="AcroExch.Document.7" ShapeID="_x0000_i1031" DrawAspect="Content" ObjectID="_1617085260" r:id="rId19"/>
        </w:object>
      </w: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  <w:r w:rsidRPr="00ED5F71">
        <w:rPr>
          <w:b/>
        </w:rPr>
        <w:object w:dxaOrig="8925" w:dyaOrig="12630">
          <v:shape id="_x0000_i1032" type="#_x0000_t75" style="width:446.25pt;height:631.5pt" o:ole="">
            <v:imagedata r:id="rId20" o:title=""/>
          </v:shape>
          <o:OLEObject Type="Embed" ProgID="AcroExch.Document.7" ShapeID="_x0000_i1032" DrawAspect="Content" ObjectID="_1617085261" r:id="rId21"/>
        </w:object>
      </w: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</w:p>
    <w:p w:rsidR="002B60E3" w:rsidRDefault="002B60E3" w:rsidP="00C454C9">
      <w:pPr>
        <w:keepNext/>
        <w:jc w:val="right"/>
        <w:outlineLvl w:val="1"/>
        <w:rPr>
          <w:b/>
        </w:rPr>
      </w:pPr>
      <w:r>
        <w:rPr>
          <w:b/>
        </w:rPr>
        <w:t>Приложение № 5</w:t>
      </w:r>
      <w:r w:rsidRPr="00C454C9">
        <w:rPr>
          <w:b/>
        </w:rPr>
        <w:t xml:space="preserve"> к заявке </w:t>
      </w:r>
    </w:p>
    <w:p w:rsidR="002B60E3" w:rsidRPr="00C454C9" w:rsidRDefault="002B60E3" w:rsidP="00C454C9">
      <w:pPr>
        <w:keepNext/>
        <w:jc w:val="right"/>
        <w:outlineLvl w:val="1"/>
      </w:pPr>
      <w:r w:rsidRPr="00C454C9">
        <w:rPr>
          <w:b/>
        </w:rPr>
        <w:t>на участие в конкурсе</w:t>
      </w:r>
    </w:p>
    <w:p w:rsidR="002B60E3" w:rsidRPr="00C454C9" w:rsidRDefault="002B60E3" w:rsidP="00C454C9">
      <w:pPr>
        <w:tabs>
          <w:tab w:val="left" w:pos="708"/>
        </w:tabs>
        <w:ind w:left="5580"/>
        <w:rPr>
          <w:b/>
        </w:rPr>
      </w:pPr>
    </w:p>
    <w:p w:rsidR="002B60E3" w:rsidRPr="00C454C9" w:rsidRDefault="002B60E3" w:rsidP="00C454C9">
      <w:pPr>
        <w:tabs>
          <w:tab w:val="left" w:pos="708"/>
        </w:tabs>
        <w:spacing w:after="0"/>
        <w:ind w:left="5580"/>
        <w:jc w:val="left"/>
        <w:rPr>
          <w:b/>
          <w:bCs/>
        </w:rPr>
      </w:pPr>
      <w:r w:rsidRPr="00C454C9">
        <w:rPr>
          <w:b/>
          <w:bCs/>
        </w:rPr>
        <w:t>Заказчику</w:t>
      </w:r>
    </w:p>
    <w:p w:rsidR="002B60E3" w:rsidRPr="00C454C9" w:rsidRDefault="002B60E3" w:rsidP="00C454C9">
      <w:pPr>
        <w:tabs>
          <w:tab w:val="left" w:pos="708"/>
        </w:tabs>
        <w:spacing w:after="0"/>
        <w:ind w:left="5580"/>
        <w:jc w:val="left"/>
      </w:pPr>
      <w:r w:rsidRPr="00C454C9">
        <w:rPr>
          <w:b/>
          <w:bCs/>
        </w:rPr>
        <w:t>Общества с ограниченной ответстве</w:t>
      </w:r>
      <w:r w:rsidRPr="00C454C9">
        <w:rPr>
          <w:b/>
          <w:bCs/>
        </w:rPr>
        <w:t>н</w:t>
      </w:r>
      <w:r w:rsidRPr="00C454C9">
        <w:rPr>
          <w:b/>
          <w:bCs/>
        </w:rPr>
        <w:t>ностью «Кузбасская Проектная Орг</w:t>
      </w:r>
      <w:r w:rsidRPr="00C454C9">
        <w:rPr>
          <w:b/>
          <w:bCs/>
        </w:rPr>
        <w:t>а</w:t>
      </w:r>
      <w:r w:rsidRPr="00C454C9">
        <w:rPr>
          <w:b/>
          <w:bCs/>
        </w:rPr>
        <w:t>низация»</w:t>
      </w:r>
    </w:p>
    <w:p w:rsidR="002B60E3" w:rsidRPr="00C454C9" w:rsidRDefault="002B60E3" w:rsidP="00C454C9">
      <w:pPr>
        <w:tabs>
          <w:tab w:val="left" w:pos="708"/>
        </w:tabs>
        <w:spacing w:after="0"/>
        <w:ind w:left="5580"/>
        <w:jc w:val="left"/>
      </w:pPr>
    </w:p>
    <w:p w:rsidR="002B60E3" w:rsidRPr="00C454C9" w:rsidRDefault="002B60E3" w:rsidP="00C454C9">
      <w:pPr>
        <w:spacing w:after="0"/>
        <w:ind w:left="5222"/>
        <w:jc w:val="left"/>
        <w:rPr>
          <w:b/>
          <w:bCs/>
        </w:rPr>
      </w:pPr>
    </w:p>
    <w:p w:rsidR="002B60E3" w:rsidRPr="0062229A" w:rsidRDefault="002B60E3" w:rsidP="006E79F7">
      <w:pPr>
        <w:spacing w:after="0"/>
        <w:outlineLvl w:val="0"/>
        <w:rPr>
          <w:i/>
        </w:rPr>
      </w:pPr>
      <w:r w:rsidRPr="00C454C9">
        <w:rPr>
          <w:bCs/>
        </w:rPr>
        <w:t xml:space="preserve">Общество с ограниченной ответственностью «Кузбасская Проектная Организация» обязуется выполнить </w:t>
      </w:r>
      <w:r>
        <w:rPr>
          <w:i/>
        </w:rPr>
        <w:t>проектно-сметную</w:t>
      </w:r>
      <w:r w:rsidRPr="0062229A">
        <w:rPr>
          <w:i/>
        </w:rPr>
        <w:t xml:space="preserve"> документации на строительство:</w:t>
      </w:r>
      <w:r>
        <w:rPr>
          <w:i/>
        </w:rPr>
        <w:t xml:space="preserve"> </w:t>
      </w:r>
      <w:r w:rsidRPr="0062229A">
        <w:rPr>
          <w:i/>
        </w:rPr>
        <w:t>«Двух цепная линия эле</w:t>
      </w:r>
      <w:r w:rsidRPr="0062229A">
        <w:rPr>
          <w:i/>
        </w:rPr>
        <w:t>к</w:t>
      </w:r>
      <w:r w:rsidRPr="0062229A">
        <w:rPr>
          <w:i/>
        </w:rPr>
        <w:t>тропередачи ВЛИ 0,4 кВ «Комунальщик»»</w:t>
      </w:r>
    </w:p>
    <w:p w:rsidR="002B60E3" w:rsidRPr="00C454C9" w:rsidRDefault="002B60E3" w:rsidP="006E79F7">
      <w:pPr>
        <w:spacing w:after="0"/>
        <w:ind w:firstLine="567"/>
        <w:rPr>
          <w:bCs/>
        </w:rPr>
      </w:pPr>
      <w:r w:rsidRPr="0062229A">
        <w:rPr>
          <w:i/>
        </w:rPr>
        <w:t>«Одно цепная линия электропередачи ВЛЗ 10 кВ «Комунальщик»»</w:t>
      </w:r>
      <w:r>
        <w:rPr>
          <w:i/>
        </w:rPr>
        <w:t xml:space="preserve">, </w:t>
      </w:r>
      <w:r w:rsidRPr="0062229A">
        <w:rPr>
          <w:i/>
        </w:rPr>
        <w:t>«СТП-10/0,4 кВ «К</w:t>
      </w:r>
      <w:r w:rsidRPr="0062229A">
        <w:rPr>
          <w:i/>
        </w:rPr>
        <w:t>о</w:t>
      </w:r>
      <w:r w:rsidRPr="0062229A">
        <w:rPr>
          <w:i/>
        </w:rPr>
        <w:t>мунальщик»</w:t>
      </w:r>
      <w:r>
        <w:rPr>
          <w:i/>
        </w:rPr>
        <w:t xml:space="preserve">; </w:t>
      </w:r>
      <w:r w:rsidRPr="0062229A">
        <w:rPr>
          <w:i/>
        </w:rPr>
        <w:t>Интеллектуальная система учета электрической энергии на СТП-10/0,4 кВ «К</w:t>
      </w:r>
      <w:r w:rsidRPr="0062229A">
        <w:rPr>
          <w:i/>
        </w:rPr>
        <w:t>о</w:t>
      </w:r>
      <w:r w:rsidRPr="0062229A">
        <w:rPr>
          <w:i/>
        </w:rPr>
        <w:t>мунальщик»</w:t>
      </w:r>
      <w:r w:rsidRPr="00C454C9">
        <w:rPr>
          <w:bCs/>
        </w:rPr>
        <w:t xml:space="preserve"> в срок установленный техническим заданием 40 (сорок) календарных дней со дня подписания договора.</w:t>
      </w:r>
    </w:p>
    <w:p w:rsidR="002B60E3" w:rsidRPr="00C454C9" w:rsidRDefault="002B60E3" w:rsidP="00C454C9">
      <w:pPr>
        <w:spacing w:after="0"/>
        <w:ind w:left="5222"/>
        <w:rPr>
          <w:bCs/>
        </w:rPr>
      </w:pPr>
    </w:p>
    <w:p w:rsidR="002B60E3" w:rsidRPr="00C454C9" w:rsidRDefault="002B60E3" w:rsidP="00C454C9">
      <w:pPr>
        <w:spacing w:after="0"/>
        <w:ind w:left="5222"/>
        <w:jc w:val="left"/>
        <w:rPr>
          <w:b/>
          <w:bCs/>
        </w:rPr>
      </w:pPr>
    </w:p>
    <w:p w:rsidR="002B60E3" w:rsidRPr="00C454C9" w:rsidRDefault="002B60E3" w:rsidP="00C454C9">
      <w:pPr>
        <w:spacing w:after="0"/>
        <w:ind w:left="5222"/>
        <w:jc w:val="left"/>
        <w:rPr>
          <w:b/>
          <w:bCs/>
        </w:rPr>
      </w:pPr>
    </w:p>
    <w:p w:rsidR="002B60E3" w:rsidRPr="00C454C9" w:rsidRDefault="002B60E3" w:rsidP="00C454C9">
      <w:pPr>
        <w:spacing w:after="0"/>
        <w:jc w:val="center"/>
        <w:rPr>
          <w:lang w:eastAsia="zh-CN"/>
        </w:rPr>
      </w:pPr>
      <w:r w:rsidRPr="00C454C9">
        <w:rPr>
          <w:u w:val="single"/>
          <w:lang w:eastAsia="zh-CN"/>
        </w:rPr>
        <w:t xml:space="preserve">         Директор               </w:t>
      </w:r>
      <w:r w:rsidRPr="00C454C9">
        <w:rPr>
          <w:lang w:eastAsia="zh-CN"/>
        </w:rPr>
        <w:t xml:space="preserve">                   _______________________                         /</w:t>
      </w:r>
      <w:r w:rsidRPr="00C454C9">
        <w:rPr>
          <w:u w:val="single"/>
          <w:lang w:eastAsia="zh-CN"/>
        </w:rPr>
        <w:t>Н. В. Хохлов</w:t>
      </w:r>
      <w:r w:rsidRPr="00C454C9">
        <w:rPr>
          <w:lang w:eastAsia="zh-CN"/>
        </w:rPr>
        <w:t>/</w:t>
      </w:r>
    </w:p>
    <w:p w:rsidR="002B60E3" w:rsidRPr="00C454C9" w:rsidRDefault="002B60E3" w:rsidP="00C454C9">
      <w:pPr>
        <w:spacing w:after="0"/>
        <w:jc w:val="center"/>
        <w:rPr>
          <w:i/>
          <w:lang w:eastAsia="zh-CN"/>
        </w:rPr>
      </w:pPr>
      <w:r w:rsidRPr="00C454C9">
        <w:rPr>
          <w:i/>
          <w:lang w:eastAsia="zh-CN"/>
        </w:rPr>
        <w:t xml:space="preserve">       (должность)                                             (подпись)                                           (ФИО)</w:t>
      </w:r>
    </w:p>
    <w:p w:rsidR="002B60E3" w:rsidRPr="007A22B1" w:rsidRDefault="002B60E3" w:rsidP="00E07A2B">
      <w:pPr>
        <w:spacing w:after="0"/>
        <w:jc w:val="center"/>
        <w:rPr>
          <w:b/>
          <w:caps/>
          <w:sz w:val="20"/>
          <w:szCs w:val="20"/>
        </w:rPr>
        <w:sectPr w:rsidR="002B60E3" w:rsidRPr="007A22B1">
          <w:pgSz w:w="11906" w:h="16838"/>
          <w:pgMar w:top="1134" w:right="906" w:bottom="567" w:left="1134" w:header="709" w:footer="709" w:gutter="0"/>
          <w:cols w:space="720"/>
        </w:sectPr>
      </w:pPr>
    </w:p>
    <w:p w:rsidR="002B60E3" w:rsidRPr="008378A0" w:rsidRDefault="002B60E3" w:rsidP="008378A0">
      <w:pPr>
        <w:jc w:val="center"/>
      </w:pPr>
      <w:r>
        <w:t>АНКЕТА УЧАСТНИКА ЗАКУПКИ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808"/>
        <w:gridCol w:w="3020"/>
      </w:tblGrid>
      <w:tr w:rsidR="002B60E3" w:rsidRPr="007A22B1">
        <w:tc>
          <w:tcPr>
            <w:tcW w:w="6808" w:type="dxa"/>
          </w:tcPr>
          <w:p w:rsidR="002B60E3" w:rsidRPr="007A22B1" w:rsidRDefault="002B60E3" w:rsidP="00D54B6F">
            <w:pPr>
              <w:numPr>
                <w:ilvl w:val="0"/>
                <w:numId w:val="12"/>
              </w:numPr>
              <w:tabs>
                <w:tab w:val="num" w:pos="500"/>
              </w:tabs>
              <w:spacing w:after="0"/>
              <w:ind w:left="0" w:firstLine="0"/>
              <w:rPr>
                <w:b/>
              </w:rPr>
            </w:pPr>
            <w:bookmarkStart w:id="4" w:name="_Toc122404104"/>
            <w:r w:rsidRPr="007A22B1">
              <w:rPr>
                <w:b/>
                <w:sz w:val="22"/>
                <w:szCs w:val="22"/>
              </w:rPr>
              <w:t>Полное и сокращенное наименования организации и ее о</w:t>
            </w:r>
            <w:r w:rsidRPr="007A22B1">
              <w:rPr>
                <w:b/>
                <w:sz w:val="22"/>
                <w:szCs w:val="22"/>
              </w:rPr>
              <w:t>р</w:t>
            </w:r>
            <w:r w:rsidRPr="007A22B1">
              <w:rPr>
                <w:b/>
                <w:sz w:val="22"/>
                <w:szCs w:val="22"/>
              </w:rPr>
              <w:t>ганизационно-правовая форма:</w:t>
            </w:r>
          </w:p>
          <w:p w:rsidR="002B60E3" w:rsidRPr="007A22B1" w:rsidRDefault="002B60E3">
            <w:pPr>
              <w:rPr>
                <w:i/>
              </w:rPr>
            </w:pPr>
            <w:r w:rsidRPr="007A22B1">
              <w:rPr>
                <w:i/>
                <w:sz w:val="22"/>
                <w:szCs w:val="22"/>
              </w:rPr>
              <w:t>(на основании Учредительных документов установленной формы (устав, положение, учредительный договор), свидетельства о гос</w:t>
            </w:r>
            <w:r w:rsidRPr="007A22B1">
              <w:rPr>
                <w:i/>
                <w:sz w:val="22"/>
                <w:szCs w:val="22"/>
              </w:rPr>
              <w:t>у</w:t>
            </w:r>
            <w:r w:rsidRPr="007A22B1">
              <w:rPr>
                <w:i/>
                <w:sz w:val="22"/>
                <w:szCs w:val="22"/>
              </w:rPr>
              <w:t>дарственной регистрации, свидетельства о внесении записи в ед</w:t>
            </w:r>
            <w:r w:rsidRPr="007A22B1">
              <w:rPr>
                <w:i/>
                <w:sz w:val="22"/>
                <w:szCs w:val="22"/>
              </w:rPr>
              <w:t>и</w:t>
            </w:r>
            <w:r w:rsidRPr="007A22B1">
              <w:rPr>
                <w:i/>
                <w:sz w:val="22"/>
                <w:szCs w:val="22"/>
              </w:rPr>
              <w:t>ный государственный реестр юридических лиц)</w:t>
            </w:r>
          </w:p>
          <w:p w:rsidR="002B60E3" w:rsidRPr="007A22B1" w:rsidRDefault="002B60E3">
            <w:pPr>
              <w:jc w:val="left"/>
              <w:rPr>
                <w:b/>
                <w:i/>
              </w:rPr>
            </w:pPr>
            <w:r w:rsidRPr="007A22B1">
              <w:rPr>
                <w:b/>
                <w:sz w:val="22"/>
                <w:szCs w:val="22"/>
              </w:rPr>
              <w:t xml:space="preserve">Ф.И.О. Участника </w:t>
            </w:r>
            <w:r w:rsidRPr="007A22B1">
              <w:rPr>
                <w:b/>
              </w:rPr>
              <w:t>закупки</w:t>
            </w:r>
            <w:r w:rsidRPr="007A22B1">
              <w:rPr>
                <w:b/>
                <w:sz w:val="22"/>
                <w:szCs w:val="22"/>
              </w:rPr>
              <w:t xml:space="preserve"> – физического лица, в том числе з</w:t>
            </w:r>
            <w:r w:rsidRPr="007A22B1">
              <w:rPr>
                <w:b/>
                <w:sz w:val="22"/>
                <w:szCs w:val="22"/>
              </w:rPr>
              <w:t>а</w:t>
            </w:r>
            <w:r w:rsidRPr="007A22B1">
              <w:rPr>
                <w:b/>
                <w:sz w:val="22"/>
                <w:szCs w:val="22"/>
              </w:rPr>
              <w:t>регистрированного в качестве индивидуального предпринимат</w:t>
            </w:r>
            <w:r w:rsidRPr="007A22B1">
              <w:rPr>
                <w:b/>
                <w:sz w:val="22"/>
                <w:szCs w:val="22"/>
              </w:rPr>
              <w:t>е</w:t>
            </w:r>
            <w:r w:rsidRPr="007A22B1">
              <w:rPr>
                <w:b/>
                <w:sz w:val="22"/>
                <w:szCs w:val="22"/>
              </w:rPr>
              <w:t>ля</w:t>
            </w:r>
          </w:p>
        </w:tc>
        <w:tc>
          <w:tcPr>
            <w:tcW w:w="3020" w:type="dxa"/>
          </w:tcPr>
          <w:p w:rsidR="002B60E3" w:rsidRDefault="002B60E3" w:rsidP="001E75CA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 xml:space="preserve">Общество с ограниченной ответственностью </w:t>
            </w:r>
          </w:p>
          <w:p w:rsidR="002B60E3" w:rsidRDefault="002B60E3" w:rsidP="001E75CA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«Кузбасская Проектная Организация»</w:t>
            </w:r>
          </w:p>
          <w:p w:rsidR="002B60E3" w:rsidRPr="007A22B1" w:rsidRDefault="002B60E3" w:rsidP="001E75CA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ООО «КПО»</w:t>
            </w:r>
          </w:p>
        </w:tc>
      </w:tr>
      <w:tr w:rsidR="002B60E3" w:rsidRPr="007A22B1">
        <w:tc>
          <w:tcPr>
            <w:tcW w:w="6808" w:type="dxa"/>
          </w:tcPr>
          <w:p w:rsidR="002B60E3" w:rsidRPr="007A22B1" w:rsidRDefault="002B60E3" w:rsidP="00D54B6F">
            <w:pPr>
              <w:numPr>
                <w:ilvl w:val="0"/>
                <w:numId w:val="12"/>
              </w:numPr>
              <w:tabs>
                <w:tab w:val="clear" w:pos="1300"/>
                <w:tab w:val="num" w:pos="0"/>
                <w:tab w:val="num" w:pos="432"/>
              </w:tabs>
              <w:spacing w:after="0"/>
              <w:ind w:left="0" w:firstLine="0"/>
              <w:rPr>
                <w:b/>
              </w:rPr>
            </w:pPr>
            <w:r w:rsidRPr="007A22B1">
              <w:rPr>
                <w:b/>
                <w:sz w:val="22"/>
                <w:szCs w:val="22"/>
              </w:rPr>
              <w:t>Регистрационные данные:</w:t>
            </w:r>
          </w:p>
          <w:p w:rsidR="002B60E3" w:rsidRPr="007A22B1" w:rsidRDefault="002B60E3">
            <w:r w:rsidRPr="007A22B1">
              <w:rPr>
                <w:sz w:val="22"/>
                <w:szCs w:val="22"/>
              </w:rPr>
              <w:t xml:space="preserve">Дата, место и орган регистрации юридического лица, </w:t>
            </w:r>
          </w:p>
          <w:p w:rsidR="002B60E3" w:rsidRPr="007A22B1" w:rsidRDefault="002B60E3">
            <w:pPr>
              <w:rPr>
                <w:i/>
              </w:rPr>
            </w:pPr>
            <w:r w:rsidRPr="007A22B1">
              <w:rPr>
                <w:i/>
                <w:sz w:val="22"/>
                <w:szCs w:val="22"/>
              </w:rPr>
              <w:t>(на основании Свидетельства о государственной регистрации или иного документа, выдаваемого иностранным компаниям при рег</w:t>
            </w:r>
            <w:r w:rsidRPr="007A22B1">
              <w:rPr>
                <w:i/>
                <w:sz w:val="22"/>
                <w:szCs w:val="22"/>
              </w:rPr>
              <w:t>и</w:t>
            </w:r>
            <w:r w:rsidRPr="007A22B1">
              <w:rPr>
                <w:i/>
                <w:sz w:val="22"/>
                <w:szCs w:val="22"/>
              </w:rPr>
              <w:t>страции)</w:t>
            </w:r>
          </w:p>
          <w:p w:rsidR="002B60E3" w:rsidRPr="007A22B1" w:rsidRDefault="002B60E3">
            <w:r w:rsidRPr="007A22B1">
              <w:rPr>
                <w:sz w:val="22"/>
                <w:szCs w:val="22"/>
              </w:rPr>
              <w:t xml:space="preserve">Паспортные данные для Участника </w:t>
            </w:r>
            <w:r w:rsidRPr="007A22B1">
              <w:t>закупки</w:t>
            </w:r>
            <w:r w:rsidRPr="007A22B1">
              <w:rPr>
                <w:sz w:val="22"/>
                <w:szCs w:val="22"/>
              </w:rPr>
              <w:t xml:space="preserve"> – физического лица, в том числе зарегистрированного в качестве индивидуального пре</w:t>
            </w:r>
            <w:r w:rsidRPr="007A22B1">
              <w:rPr>
                <w:sz w:val="22"/>
                <w:szCs w:val="22"/>
              </w:rPr>
              <w:t>д</w:t>
            </w:r>
            <w:r w:rsidRPr="007A22B1">
              <w:rPr>
                <w:sz w:val="22"/>
                <w:szCs w:val="22"/>
              </w:rPr>
              <w:t>принимателя.</w:t>
            </w:r>
          </w:p>
          <w:p w:rsidR="002B60E3" w:rsidRPr="007A22B1" w:rsidRDefault="002B60E3">
            <w:pPr>
              <w:rPr>
                <w:b/>
              </w:rPr>
            </w:pPr>
            <w:r w:rsidRPr="007A22B1">
              <w:rPr>
                <w:sz w:val="22"/>
                <w:szCs w:val="22"/>
              </w:rPr>
              <w:t>Дата, место и орган регистрации индивидуального предпринимателя (</w:t>
            </w:r>
            <w:r w:rsidRPr="007A22B1">
              <w:rPr>
                <w:i/>
                <w:sz w:val="22"/>
                <w:szCs w:val="22"/>
              </w:rPr>
              <w:t>на основании Свидетельства о государственной регистрации в к</w:t>
            </w:r>
            <w:r w:rsidRPr="007A22B1">
              <w:rPr>
                <w:i/>
                <w:sz w:val="22"/>
                <w:szCs w:val="22"/>
              </w:rPr>
              <w:t>а</w:t>
            </w:r>
            <w:r w:rsidRPr="007A22B1">
              <w:rPr>
                <w:i/>
                <w:sz w:val="22"/>
                <w:szCs w:val="22"/>
              </w:rPr>
              <w:t>честве индивидуального предпринимателя)</w:t>
            </w:r>
          </w:p>
        </w:tc>
        <w:tc>
          <w:tcPr>
            <w:tcW w:w="3020" w:type="dxa"/>
          </w:tcPr>
          <w:p w:rsidR="002B60E3" w:rsidRPr="00072F5A" w:rsidRDefault="002B60E3" w:rsidP="001E75CA">
            <w:pPr>
              <w:widowControl w:val="0"/>
              <w:numPr>
                <w:ilvl w:val="2"/>
                <w:numId w:val="0"/>
              </w:numPr>
              <w:tabs>
                <w:tab w:val="num" w:pos="1307"/>
              </w:tabs>
              <w:adjustRightInd w:val="0"/>
              <w:ind w:left="-4"/>
              <w:jc w:val="left"/>
              <w:textAlignment w:val="baseline"/>
            </w:pPr>
            <w:r w:rsidRPr="00072F5A">
              <w:rPr>
                <w:sz w:val="22"/>
                <w:szCs w:val="22"/>
              </w:rPr>
              <w:t>1124223003398</w:t>
            </w:r>
          </w:p>
          <w:p w:rsidR="002B60E3" w:rsidRPr="00072F5A" w:rsidRDefault="002B60E3" w:rsidP="001E75CA">
            <w:pPr>
              <w:widowControl w:val="0"/>
              <w:numPr>
                <w:ilvl w:val="2"/>
                <w:numId w:val="0"/>
              </w:numPr>
              <w:tabs>
                <w:tab w:val="num" w:pos="1307"/>
              </w:tabs>
              <w:adjustRightInd w:val="0"/>
              <w:ind w:left="-4"/>
              <w:jc w:val="left"/>
              <w:textAlignment w:val="baseline"/>
            </w:pPr>
            <w:r w:rsidRPr="00072F5A">
              <w:rPr>
                <w:sz w:val="22"/>
                <w:szCs w:val="22"/>
              </w:rPr>
              <w:t>14 ноября  2012г.</w:t>
            </w:r>
          </w:p>
          <w:p w:rsidR="002B60E3" w:rsidRPr="00072F5A" w:rsidRDefault="002B60E3" w:rsidP="001E75CA">
            <w:pPr>
              <w:widowControl w:val="0"/>
              <w:numPr>
                <w:ilvl w:val="2"/>
                <w:numId w:val="0"/>
              </w:numPr>
              <w:tabs>
                <w:tab w:val="num" w:pos="1307"/>
              </w:tabs>
              <w:adjustRightInd w:val="0"/>
              <w:ind w:left="-4"/>
              <w:jc w:val="left"/>
              <w:textAlignment w:val="baseline"/>
            </w:pPr>
            <w:r w:rsidRPr="00072F5A">
              <w:rPr>
                <w:sz w:val="22"/>
                <w:szCs w:val="22"/>
              </w:rPr>
              <w:t>Межрайонная инспекция ИФНС России № 11 по К</w:t>
            </w:r>
            <w:r w:rsidRPr="00072F5A">
              <w:rPr>
                <w:sz w:val="22"/>
                <w:szCs w:val="22"/>
              </w:rPr>
              <w:t>е</w:t>
            </w:r>
            <w:r w:rsidRPr="00072F5A">
              <w:rPr>
                <w:sz w:val="22"/>
                <w:szCs w:val="22"/>
              </w:rPr>
              <w:t>меровской области</w:t>
            </w:r>
          </w:p>
        </w:tc>
      </w:tr>
      <w:tr w:rsidR="002B60E3" w:rsidRPr="007A22B1">
        <w:tc>
          <w:tcPr>
            <w:tcW w:w="6808" w:type="dxa"/>
            <w:tcBorders>
              <w:top w:val="nil"/>
              <w:bottom w:val="nil"/>
            </w:tcBorders>
          </w:tcPr>
          <w:p w:rsidR="002B60E3" w:rsidRPr="007A22B1" w:rsidRDefault="002B60E3">
            <w:r w:rsidRPr="007A22B1">
              <w:rPr>
                <w:sz w:val="22"/>
                <w:szCs w:val="22"/>
              </w:rPr>
              <w:t>3. Учредители (перечислить наименования и организационно-правовую форму всех учредителей, чья доля в уставном капитале превышает 10%) и доля их участия (для акционерных обществ– на основании выписки из реестра акционеров)</w:t>
            </w:r>
          </w:p>
          <w:p w:rsidR="002B60E3" w:rsidRPr="007A22B1" w:rsidRDefault="002B60E3">
            <w:pPr>
              <w:rPr>
                <w:b/>
              </w:rPr>
            </w:pPr>
            <w:r w:rsidRPr="007A22B1">
              <w:rPr>
                <w:i/>
                <w:sz w:val="22"/>
                <w:szCs w:val="22"/>
              </w:rPr>
              <w:t>(на основании Учредительных документов установленной формы (устав, положение, учредительный договор)</w:t>
            </w:r>
          </w:p>
        </w:tc>
        <w:tc>
          <w:tcPr>
            <w:tcW w:w="3020" w:type="dxa"/>
          </w:tcPr>
          <w:p w:rsidR="002B60E3" w:rsidRPr="00066DDA" w:rsidRDefault="002B60E3" w:rsidP="001E75CA">
            <w:r w:rsidRPr="00066DDA">
              <w:rPr>
                <w:sz w:val="22"/>
                <w:szCs w:val="22"/>
              </w:rPr>
              <w:t xml:space="preserve">Хохлов </w:t>
            </w:r>
          </w:p>
          <w:p w:rsidR="002B60E3" w:rsidRPr="00066DDA" w:rsidRDefault="002B60E3" w:rsidP="001E75CA">
            <w:r w:rsidRPr="00066DDA">
              <w:rPr>
                <w:sz w:val="22"/>
                <w:szCs w:val="22"/>
              </w:rPr>
              <w:t xml:space="preserve">Николай </w:t>
            </w:r>
          </w:p>
          <w:p w:rsidR="002B60E3" w:rsidRPr="00066DDA" w:rsidRDefault="002B60E3" w:rsidP="001E75CA">
            <w:r w:rsidRPr="00066DDA">
              <w:rPr>
                <w:sz w:val="22"/>
                <w:szCs w:val="22"/>
              </w:rPr>
              <w:t>Валерьевич</w:t>
            </w:r>
          </w:p>
          <w:p w:rsidR="002B60E3" w:rsidRPr="00066DDA" w:rsidRDefault="002B60E3" w:rsidP="001E75CA">
            <w:r w:rsidRPr="00066DDA">
              <w:rPr>
                <w:sz w:val="22"/>
                <w:szCs w:val="22"/>
              </w:rPr>
              <w:t>100.00%</w:t>
            </w:r>
          </w:p>
        </w:tc>
      </w:tr>
      <w:tr w:rsidR="002B60E3" w:rsidRPr="007A22B1">
        <w:tc>
          <w:tcPr>
            <w:tcW w:w="6808" w:type="dxa"/>
            <w:tcBorders>
              <w:top w:val="nil"/>
              <w:bottom w:val="nil"/>
            </w:tcBorders>
          </w:tcPr>
          <w:p w:rsidR="002B60E3" w:rsidRPr="007A22B1" w:rsidRDefault="002B60E3">
            <w:r w:rsidRPr="007A22B1">
              <w:rPr>
                <w:sz w:val="22"/>
                <w:szCs w:val="22"/>
              </w:rPr>
              <w:t>3.1. Срок деятельности организации (с учетом правопреемства)</w:t>
            </w:r>
          </w:p>
        </w:tc>
        <w:tc>
          <w:tcPr>
            <w:tcW w:w="3020" w:type="dxa"/>
          </w:tcPr>
          <w:p w:rsidR="002B60E3" w:rsidRPr="00066DDA" w:rsidRDefault="002B60E3">
            <w:r w:rsidRPr="00066DDA">
              <w:rPr>
                <w:sz w:val="22"/>
                <w:szCs w:val="22"/>
              </w:rPr>
              <w:t>5 лет</w:t>
            </w:r>
          </w:p>
        </w:tc>
      </w:tr>
      <w:tr w:rsidR="002B60E3" w:rsidRPr="007A22B1">
        <w:tc>
          <w:tcPr>
            <w:tcW w:w="6808" w:type="dxa"/>
            <w:tcBorders>
              <w:top w:val="nil"/>
              <w:bottom w:val="nil"/>
            </w:tcBorders>
          </w:tcPr>
          <w:p w:rsidR="002B60E3" w:rsidRPr="007A22B1" w:rsidRDefault="002B60E3">
            <w:r w:rsidRPr="007A22B1">
              <w:rPr>
                <w:sz w:val="22"/>
                <w:szCs w:val="22"/>
              </w:rPr>
              <w:t>3.2. Размер уставного капитала</w:t>
            </w:r>
          </w:p>
        </w:tc>
        <w:tc>
          <w:tcPr>
            <w:tcW w:w="3020" w:type="dxa"/>
          </w:tcPr>
          <w:p w:rsidR="002B60E3" w:rsidRPr="00066DDA" w:rsidRDefault="002B60E3">
            <w:r w:rsidRPr="00066DDA">
              <w:rPr>
                <w:sz w:val="22"/>
                <w:szCs w:val="22"/>
              </w:rPr>
              <w:t>7 000 000, 00</w:t>
            </w:r>
          </w:p>
        </w:tc>
      </w:tr>
      <w:tr w:rsidR="002B60E3" w:rsidRPr="007A22B1">
        <w:tc>
          <w:tcPr>
            <w:tcW w:w="6808" w:type="dxa"/>
            <w:tcBorders>
              <w:top w:val="nil"/>
            </w:tcBorders>
          </w:tcPr>
          <w:p w:rsidR="002B60E3" w:rsidRPr="007A22B1" w:rsidRDefault="002B60E3">
            <w:r w:rsidRPr="007A22B1">
              <w:rPr>
                <w:sz w:val="22"/>
                <w:szCs w:val="22"/>
              </w:rPr>
              <w:t>3.3. Почтовый адрес налоговой инспекции по месту регистрации Участника, контактные лица (налоговые инспекторы) и их телефоны</w:t>
            </w:r>
          </w:p>
          <w:p w:rsidR="002B60E3" w:rsidRPr="007A22B1" w:rsidRDefault="002B60E3">
            <w:pPr>
              <w:rPr>
                <w:i/>
              </w:rPr>
            </w:pPr>
            <w:r w:rsidRPr="007A22B1">
              <w:rPr>
                <w:sz w:val="22"/>
                <w:szCs w:val="22"/>
              </w:rPr>
              <w:t>3.4. Почтовый адрес Арбитражного суда по месту регистрации Уч</w:t>
            </w:r>
            <w:r w:rsidRPr="007A22B1">
              <w:rPr>
                <w:sz w:val="22"/>
                <w:szCs w:val="22"/>
              </w:rPr>
              <w:t>а</w:t>
            </w:r>
            <w:r w:rsidRPr="007A22B1">
              <w:rPr>
                <w:sz w:val="22"/>
                <w:szCs w:val="22"/>
              </w:rPr>
              <w:t>стника, контактные лица и их телефоны</w:t>
            </w:r>
          </w:p>
        </w:tc>
        <w:tc>
          <w:tcPr>
            <w:tcW w:w="3020" w:type="dxa"/>
          </w:tcPr>
          <w:p w:rsidR="002B60E3" w:rsidRPr="00066DDA" w:rsidRDefault="002B60E3" w:rsidP="00066DDA">
            <w:pPr>
              <w:jc w:val="left"/>
              <w:rPr>
                <w:color w:val="000000"/>
                <w:sz w:val="20"/>
                <w:szCs w:val="20"/>
                <w:shd w:val="clear" w:color="auto" w:fill="FFFFFF"/>
              </w:rPr>
            </w:pPr>
            <w:smartTag w:uri="urn:schemas-microsoft-com:office:smarttags" w:element="metricconverter">
              <w:smartTagPr>
                <w:attr w:name="ProductID" w:val="630082, г"/>
              </w:smartTagPr>
              <w:r w:rsidRPr="00066DDA">
                <w:rPr>
                  <w:color w:val="000000"/>
                  <w:sz w:val="20"/>
                  <w:szCs w:val="20"/>
                  <w:shd w:val="clear" w:color="auto" w:fill="FFFFFF"/>
                </w:rPr>
                <w:t>630082, г</w:t>
              </w:r>
            </w:smartTag>
            <w:r w:rsidRPr="00066DDA">
              <w:rPr>
                <w:color w:val="000000"/>
                <w:sz w:val="20"/>
                <w:szCs w:val="20"/>
                <w:shd w:val="clear" w:color="auto" w:fill="FFFFFF"/>
              </w:rPr>
              <w:t xml:space="preserve">. Новосибирск, </w:t>
            </w:r>
          </w:p>
          <w:p w:rsidR="002B60E3" w:rsidRPr="00066DDA" w:rsidRDefault="002B60E3" w:rsidP="00066DDA">
            <w:pPr>
              <w:rPr>
                <w:b/>
              </w:rPr>
            </w:pPr>
            <w:r w:rsidRPr="00066DDA">
              <w:rPr>
                <w:color w:val="000000"/>
                <w:sz w:val="20"/>
                <w:szCs w:val="20"/>
                <w:shd w:val="clear" w:color="auto" w:fill="FFFFFF"/>
              </w:rPr>
              <w:t>ул. Дачная, 60</w:t>
            </w:r>
          </w:p>
        </w:tc>
      </w:tr>
      <w:tr w:rsidR="002B60E3" w:rsidRPr="007A22B1">
        <w:tc>
          <w:tcPr>
            <w:tcW w:w="6808" w:type="dxa"/>
            <w:tcBorders>
              <w:top w:val="nil"/>
            </w:tcBorders>
          </w:tcPr>
          <w:p w:rsidR="002B60E3" w:rsidRPr="007A22B1" w:rsidRDefault="002B60E3">
            <w:r w:rsidRPr="007A22B1">
              <w:rPr>
                <w:i/>
                <w:sz w:val="22"/>
                <w:szCs w:val="22"/>
              </w:rPr>
              <w:t>ИНН, КПП, ОГРН, ОКПО Участника</w:t>
            </w:r>
          </w:p>
        </w:tc>
        <w:tc>
          <w:tcPr>
            <w:tcW w:w="3020" w:type="dxa"/>
          </w:tcPr>
          <w:p w:rsidR="002B60E3" w:rsidRPr="00F43D43" w:rsidRDefault="002B60E3" w:rsidP="00657B88">
            <w:pPr>
              <w:autoSpaceDE w:val="0"/>
              <w:autoSpaceDN w:val="0"/>
              <w:adjustRightInd w:val="0"/>
              <w:spacing w:after="0"/>
              <w:jc w:val="left"/>
              <w:rPr>
                <w:bCs/>
              </w:rPr>
            </w:pPr>
            <w:r w:rsidRPr="00F43D43">
              <w:rPr>
                <w:bCs/>
                <w:i/>
                <w:sz w:val="22"/>
                <w:szCs w:val="22"/>
              </w:rPr>
              <w:t>ИНН</w:t>
            </w:r>
            <w:r w:rsidRPr="00F43D43">
              <w:rPr>
                <w:bCs/>
                <w:sz w:val="22"/>
                <w:szCs w:val="22"/>
              </w:rPr>
              <w:t xml:space="preserve"> 4223058731 </w:t>
            </w:r>
          </w:p>
          <w:p w:rsidR="002B60E3" w:rsidRPr="00F43D43" w:rsidRDefault="002B60E3" w:rsidP="00657B88">
            <w:pPr>
              <w:autoSpaceDE w:val="0"/>
              <w:autoSpaceDN w:val="0"/>
              <w:adjustRightInd w:val="0"/>
              <w:spacing w:after="0"/>
              <w:jc w:val="left"/>
              <w:rPr>
                <w:bCs/>
              </w:rPr>
            </w:pPr>
            <w:r w:rsidRPr="00F43D43">
              <w:rPr>
                <w:bCs/>
                <w:i/>
                <w:sz w:val="22"/>
                <w:szCs w:val="22"/>
              </w:rPr>
              <w:t>КПП</w:t>
            </w:r>
            <w:r w:rsidRPr="00F43D43">
              <w:rPr>
                <w:bCs/>
                <w:sz w:val="22"/>
                <w:szCs w:val="22"/>
              </w:rPr>
              <w:t xml:space="preserve"> 422301001</w:t>
            </w:r>
          </w:p>
          <w:p w:rsidR="002B60E3" w:rsidRPr="00F43D43" w:rsidRDefault="002B60E3" w:rsidP="00657B88">
            <w:pPr>
              <w:autoSpaceDE w:val="0"/>
              <w:autoSpaceDN w:val="0"/>
              <w:adjustRightInd w:val="0"/>
              <w:spacing w:after="0"/>
              <w:jc w:val="left"/>
              <w:rPr>
                <w:bCs/>
              </w:rPr>
            </w:pPr>
            <w:r w:rsidRPr="00F43D43">
              <w:rPr>
                <w:bCs/>
                <w:i/>
                <w:sz w:val="22"/>
                <w:szCs w:val="22"/>
              </w:rPr>
              <w:t>ОГРН</w:t>
            </w:r>
            <w:r w:rsidRPr="00F43D43">
              <w:rPr>
                <w:bCs/>
                <w:sz w:val="22"/>
                <w:szCs w:val="22"/>
              </w:rPr>
              <w:t xml:space="preserve"> 1124223003398</w:t>
            </w:r>
          </w:p>
          <w:p w:rsidR="002B60E3" w:rsidRPr="007A22B1" w:rsidRDefault="002B60E3" w:rsidP="00657B88">
            <w:pPr>
              <w:rPr>
                <w:b/>
              </w:rPr>
            </w:pPr>
            <w:r w:rsidRPr="00F43D43">
              <w:rPr>
                <w:bCs/>
                <w:i/>
                <w:sz w:val="22"/>
                <w:szCs w:val="22"/>
              </w:rPr>
              <w:t>ОКПО</w:t>
            </w:r>
            <w:r w:rsidRPr="00F43D43">
              <w:rPr>
                <w:bCs/>
                <w:sz w:val="22"/>
                <w:szCs w:val="22"/>
              </w:rPr>
              <w:t xml:space="preserve"> 10912877</w:t>
            </w:r>
          </w:p>
        </w:tc>
      </w:tr>
      <w:tr w:rsidR="002B60E3" w:rsidRPr="007A22B1">
        <w:trPr>
          <w:cantSplit/>
          <w:trHeight w:val="132"/>
        </w:trPr>
        <w:tc>
          <w:tcPr>
            <w:tcW w:w="6808" w:type="dxa"/>
            <w:vMerge w:val="restart"/>
          </w:tcPr>
          <w:p w:rsidR="002B60E3" w:rsidRPr="007A22B1" w:rsidRDefault="002B60E3">
            <w:pPr>
              <w:spacing w:after="0"/>
              <w:rPr>
                <w:b/>
              </w:rPr>
            </w:pPr>
            <w:r w:rsidRPr="007A22B1">
              <w:rPr>
                <w:b/>
                <w:sz w:val="22"/>
                <w:szCs w:val="22"/>
              </w:rPr>
              <w:t xml:space="preserve">4. Место нахождения (место жительства) Участника </w:t>
            </w:r>
            <w:r w:rsidRPr="007A22B1">
              <w:rPr>
                <w:b/>
              </w:rPr>
              <w:t>закупки</w:t>
            </w:r>
          </w:p>
        </w:tc>
        <w:tc>
          <w:tcPr>
            <w:tcW w:w="3020" w:type="dxa"/>
          </w:tcPr>
          <w:p w:rsidR="002B60E3" w:rsidRPr="006F5ECA" w:rsidRDefault="002B60E3" w:rsidP="00B54F0F">
            <w:r w:rsidRPr="006F5ECA">
              <w:t>Страна Россия</w:t>
            </w:r>
          </w:p>
        </w:tc>
      </w:tr>
      <w:tr w:rsidR="002B60E3" w:rsidRPr="007A22B1">
        <w:trPr>
          <w:cantSplit/>
          <w:trHeight w:val="258"/>
        </w:trPr>
        <w:tc>
          <w:tcPr>
            <w:tcW w:w="6808" w:type="dxa"/>
            <w:vMerge/>
          </w:tcPr>
          <w:p w:rsidR="002B60E3" w:rsidRPr="007A22B1" w:rsidRDefault="002B60E3">
            <w:pPr>
              <w:spacing w:after="0"/>
              <w:rPr>
                <w:b/>
              </w:rPr>
            </w:pPr>
          </w:p>
        </w:tc>
        <w:tc>
          <w:tcPr>
            <w:tcW w:w="3020" w:type="dxa"/>
          </w:tcPr>
          <w:p w:rsidR="002B60E3" w:rsidRPr="006F5ECA" w:rsidRDefault="002B60E3" w:rsidP="00B54F0F">
            <w:r w:rsidRPr="006F5ECA">
              <w:t xml:space="preserve">Адрес 653039; </w:t>
            </w:r>
          </w:p>
        </w:tc>
      </w:tr>
      <w:tr w:rsidR="002B60E3" w:rsidRPr="007A22B1">
        <w:trPr>
          <w:cantSplit/>
          <w:trHeight w:val="69"/>
        </w:trPr>
        <w:tc>
          <w:tcPr>
            <w:tcW w:w="6808" w:type="dxa"/>
            <w:vMerge w:val="restart"/>
          </w:tcPr>
          <w:p w:rsidR="002B60E3" w:rsidRPr="007A22B1" w:rsidRDefault="002B60E3">
            <w:pPr>
              <w:spacing w:after="0"/>
              <w:rPr>
                <w:b/>
              </w:rPr>
            </w:pPr>
            <w:r w:rsidRPr="007A22B1">
              <w:rPr>
                <w:b/>
                <w:sz w:val="22"/>
                <w:szCs w:val="22"/>
              </w:rPr>
              <w:t xml:space="preserve">5. Почтовый адрес Участника </w:t>
            </w:r>
            <w:r w:rsidRPr="007A22B1">
              <w:rPr>
                <w:b/>
              </w:rPr>
              <w:t>закупки</w:t>
            </w:r>
          </w:p>
        </w:tc>
        <w:tc>
          <w:tcPr>
            <w:tcW w:w="3020" w:type="dxa"/>
          </w:tcPr>
          <w:p w:rsidR="002B60E3" w:rsidRPr="006F5ECA" w:rsidRDefault="002B60E3" w:rsidP="00B54F0F">
            <w:r w:rsidRPr="006F5ECA">
              <w:t>Кемеровская обл.</w:t>
            </w:r>
          </w:p>
        </w:tc>
      </w:tr>
      <w:tr w:rsidR="002B60E3" w:rsidRPr="007A22B1">
        <w:trPr>
          <w:cantSplit/>
          <w:trHeight w:val="67"/>
        </w:trPr>
        <w:tc>
          <w:tcPr>
            <w:tcW w:w="6808" w:type="dxa"/>
            <w:vMerge/>
          </w:tcPr>
          <w:p w:rsidR="002B60E3" w:rsidRPr="007A22B1" w:rsidRDefault="002B60E3">
            <w:pPr>
              <w:spacing w:after="0"/>
              <w:rPr>
                <w:b/>
              </w:rPr>
            </w:pPr>
          </w:p>
        </w:tc>
        <w:tc>
          <w:tcPr>
            <w:tcW w:w="3020" w:type="dxa"/>
          </w:tcPr>
          <w:p w:rsidR="002B60E3" w:rsidRPr="006F5ECA" w:rsidRDefault="002B60E3" w:rsidP="00B54F0F">
            <w:r w:rsidRPr="006F5ECA">
              <w:t>г. Прокопьевск, ул. Пе</w:t>
            </w:r>
            <w:r w:rsidRPr="006F5ECA">
              <w:t>т</w:t>
            </w:r>
            <w:r w:rsidRPr="006F5ECA">
              <w:t>ренко, 13.</w:t>
            </w:r>
          </w:p>
        </w:tc>
      </w:tr>
      <w:tr w:rsidR="002B60E3" w:rsidRPr="007A22B1">
        <w:trPr>
          <w:cantSplit/>
          <w:trHeight w:val="67"/>
        </w:trPr>
        <w:tc>
          <w:tcPr>
            <w:tcW w:w="6808" w:type="dxa"/>
            <w:vMerge/>
          </w:tcPr>
          <w:p w:rsidR="002B60E3" w:rsidRPr="007A22B1" w:rsidRDefault="002B60E3">
            <w:pPr>
              <w:spacing w:after="0"/>
              <w:rPr>
                <w:b/>
              </w:rPr>
            </w:pPr>
          </w:p>
        </w:tc>
        <w:tc>
          <w:tcPr>
            <w:tcW w:w="3020" w:type="dxa"/>
          </w:tcPr>
          <w:p w:rsidR="002B60E3" w:rsidRPr="006F5ECA" w:rsidRDefault="002B60E3" w:rsidP="00B54F0F">
            <w:r w:rsidRPr="006F5ECA">
              <w:t>Телефон  8 (3846) 62-00-41</w:t>
            </w:r>
          </w:p>
        </w:tc>
      </w:tr>
      <w:tr w:rsidR="002B60E3" w:rsidRPr="007A22B1">
        <w:trPr>
          <w:cantSplit/>
          <w:trHeight w:val="67"/>
        </w:trPr>
        <w:tc>
          <w:tcPr>
            <w:tcW w:w="6808" w:type="dxa"/>
            <w:vMerge/>
          </w:tcPr>
          <w:p w:rsidR="002B60E3" w:rsidRPr="007A22B1" w:rsidRDefault="002B60E3">
            <w:pPr>
              <w:spacing w:after="0"/>
              <w:rPr>
                <w:b/>
              </w:rPr>
            </w:pPr>
          </w:p>
        </w:tc>
        <w:tc>
          <w:tcPr>
            <w:tcW w:w="3020" w:type="dxa"/>
          </w:tcPr>
          <w:p w:rsidR="002B60E3" w:rsidRDefault="002B60E3" w:rsidP="00B54F0F">
            <w:r w:rsidRPr="006F5ECA">
              <w:t>Факс  8 (3846) 62-00-41</w:t>
            </w:r>
          </w:p>
        </w:tc>
      </w:tr>
      <w:tr w:rsidR="002B60E3" w:rsidRPr="007A22B1">
        <w:trPr>
          <w:trHeight w:val="67"/>
        </w:trPr>
        <w:tc>
          <w:tcPr>
            <w:tcW w:w="6808" w:type="dxa"/>
            <w:tcBorders>
              <w:bottom w:val="nil"/>
            </w:tcBorders>
          </w:tcPr>
          <w:p w:rsidR="002B60E3" w:rsidRPr="007A22B1" w:rsidRDefault="002B60E3">
            <w:pPr>
              <w:spacing w:after="0"/>
              <w:rPr>
                <w:b/>
              </w:rPr>
            </w:pPr>
            <w:r w:rsidRPr="007A22B1">
              <w:rPr>
                <w:b/>
                <w:sz w:val="22"/>
                <w:szCs w:val="22"/>
              </w:rPr>
              <w:t xml:space="preserve">6. Банковские реквизиты </w:t>
            </w:r>
            <w:r w:rsidRPr="007A22B1">
              <w:rPr>
                <w:i/>
                <w:sz w:val="22"/>
                <w:szCs w:val="22"/>
              </w:rPr>
              <w:t>(может быть несколько)</w:t>
            </w:r>
            <w:r w:rsidRPr="007A22B1">
              <w:rPr>
                <w:b/>
                <w:sz w:val="22"/>
                <w:szCs w:val="22"/>
              </w:rPr>
              <w:t>:</w:t>
            </w:r>
          </w:p>
        </w:tc>
        <w:tc>
          <w:tcPr>
            <w:tcW w:w="3020" w:type="dxa"/>
          </w:tcPr>
          <w:p w:rsidR="002B60E3" w:rsidRPr="007A22B1" w:rsidRDefault="002B60E3"/>
        </w:tc>
      </w:tr>
      <w:tr w:rsidR="002B60E3" w:rsidRPr="007A22B1">
        <w:trPr>
          <w:trHeight w:val="67"/>
        </w:trPr>
        <w:tc>
          <w:tcPr>
            <w:tcW w:w="6808" w:type="dxa"/>
            <w:tcBorders>
              <w:top w:val="nil"/>
              <w:bottom w:val="nil"/>
            </w:tcBorders>
          </w:tcPr>
          <w:p w:rsidR="002B60E3" w:rsidRPr="007A22B1" w:rsidRDefault="002B60E3">
            <w:r w:rsidRPr="007A22B1">
              <w:rPr>
                <w:rStyle w:val="a6"/>
                <w:sz w:val="22"/>
                <w:szCs w:val="22"/>
              </w:rPr>
              <w:t>6.1. Наименование обслуживающего банка</w:t>
            </w:r>
          </w:p>
        </w:tc>
        <w:tc>
          <w:tcPr>
            <w:tcW w:w="3020" w:type="dxa"/>
          </w:tcPr>
          <w:p w:rsidR="002B60E3" w:rsidRPr="007A22B1" w:rsidRDefault="002B60E3">
            <w:r w:rsidRPr="00DA3B9F">
              <w:rPr>
                <w:bCs/>
                <w:sz w:val="22"/>
                <w:szCs w:val="22"/>
              </w:rPr>
              <w:t xml:space="preserve">Кемеровское отделение №8615 ПАО Сбербанк                                                                                           России г. Кемерово      </w:t>
            </w:r>
          </w:p>
        </w:tc>
      </w:tr>
      <w:tr w:rsidR="002B60E3" w:rsidRPr="007A22B1">
        <w:trPr>
          <w:trHeight w:val="67"/>
        </w:trPr>
        <w:tc>
          <w:tcPr>
            <w:tcW w:w="6808" w:type="dxa"/>
            <w:tcBorders>
              <w:top w:val="nil"/>
              <w:bottom w:val="nil"/>
            </w:tcBorders>
          </w:tcPr>
          <w:p w:rsidR="002B60E3" w:rsidRPr="007A22B1" w:rsidRDefault="002B60E3">
            <w:pPr>
              <w:rPr>
                <w:rStyle w:val="a6"/>
              </w:rPr>
            </w:pPr>
            <w:r w:rsidRPr="007A22B1">
              <w:rPr>
                <w:rStyle w:val="a6"/>
                <w:sz w:val="22"/>
                <w:szCs w:val="22"/>
              </w:rPr>
              <w:t>6.2.</w:t>
            </w:r>
            <w:r w:rsidRPr="007A22B1">
              <w:rPr>
                <w:sz w:val="22"/>
                <w:szCs w:val="22"/>
              </w:rPr>
              <w:t xml:space="preserve"> Расчетный счет</w:t>
            </w:r>
          </w:p>
        </w:tc>
        <w:tc>
          <w:tcPr>
            <w:tcW w:w="3020" w:type="dxa"/>
          </w:tcPr>
          <w:p w:rsidR="002B60E3" w:rsidRPr="00A23DB9" w:rsidRDefault="002B60E3" w:rsidP="00B54F0F">
            <w:r w:rsidRPr="00A23DB9">
              <w:t>40702810326210098093</w:t>
            </w:r>
          </w:p>
        </w:tc>
      </w:tr>
      <w:tr w:rsidR="002B60E3" w:rsidRPr="007A22B1">
        <w:trPr>
          <w:trHeight w:val="67"/>
        </w:trPr>
        <w:tc>
          <w:tcPr>
            <w:tcW w:w="6808" w:type="dxa"/>
            <w:tcBorders>
              <w:top w:val="nil"/>
              <w:bottom w:val="nil"/>
            </w:tcBorders>
          </w:tcPr>
          <w:p w:rsidR="002B60E3" w:rsidRPr="007A22B1" w:rsidRDefault="002B60E3">
            <w:pPr>
              <w:rPr>
                <w:rStyle w:val="a6"/>
              </w:rPr>
            </w:pPr>
            <w:r w:rsidRPr="007A22B1">
              <w:rPr>
                <w:rStyle w:val="a6"/>
                <w:sz w:val="22"/>
                <w:szCs w:val="22"/>
              </w:rPr>
              <w:t>6.3. Корреспондентский счет</w:t>
            </w:r>
          </w:p>
        </w:tc>
        <w:tc>
          <w:tcPr>
            <w:tcW w:w="3020" w:type="dxa"/>
          </w:tcPr>
          <w:p w:rsidR="002B60E3" w:rsidRPr="00A23DB9" w:rsidRDefault="002B60E3" w:rsidP="00B54F0F">
            <w:r w:rsidRPr="00A23DB9">
              <w:t>30101810200000000612</w:t>
            </w:r>
          </w:p>
        </w:tc>
      </w:tr>
      <w:tr w:rsidR="002B60E3" w:rsidRPr="007A22B1">
        <w:trPr>
          <w:trHeight w:val="67"/>
        </w:trPr>
        <w:tc>
          <w:tcPr>
            <w:tcW w:w="6808" w:type="dxa"/>
            <w:tcBorders>
              <w:top w:val="nil"/>
            </w:tcBorders>
          </w:tcPr>
          <w:p w:rsidR="002B60E3" w:rsidRDefault="002B60E3">
            <w:pPr>
              <w:rPr>
                <w:rStyle w:val="a6"/>
              </w:rPr>
            </w:pPr>
            <w:r w:rsidRPr="007A22B1">
              <w:rPr>
                <w:rStyle w:val="a6"/>
                <w:sz w:val="22"/>
                <w:szCs w:val="22"/>
              </w:rPr>
              <w:t>6.4. Код БИК</w:t>
            </w:r>
          </w:p>
          <w:p w:rsidR="002B60E3" w:rsidRPr="00A454A9" w:rsidRDefault="002B60E3" w:rsidP="000237BB">
            <w:pPr>
              <w:rPr>
                <w:rStyle w:val="a6"/>
                <w:i/>
              </w:rPr>
            </w:pPr>
            <w:r>
              <w:rPr>
                <w:rStyle w:val="a6"/>
                <w:i/>
                <w:sz w:val="22"/>
                <w:szCs w:val="22"/>
              </w:rPr>
              <w:t>Для юридического лица – нерезидента Российской Федерации:</w:t>
            </w:r>
          </w:p>
          <w:p w:rsidR="002B60E3" w:rsidRPr="007A22B1" w:rsidRDefault="002B60E3" w:rsidP="000237BB">
            <w:pPr>
              <w:rPr>
                <w:rStyle w:val="a6"/>
              </w:rPr>
            </w:pPr>
            <w:r>
              <w:rPr>
                <w:rStyle w:val="a6"/>
                <w:i/>
                <w:sz w:val="22"/>
                <w:szCs w:val="22"/>
              </w:rPr>
              <w:t>д</w:t>
            </w:r>
            <w:r w:rsidRPr="006B226E">
              <w:rPr>
                <w:rStyle w:val="a6"/>
                <w:i/>
                <w:sz w:val="22"/>
                <w:szCs w:val="22"/>
              </w:rPr>
              <w:t xml:space="preserve">олжны быть указаны </w:t>
            </w:r>
            <w:r w:rsidRPr="006B226E">
              <w:rPr>
                <w:bCs/>
                <w:i/>
                <w:sz w:val="22"/>
                <w:szCs w:val="22"/>
              </w:rPr>
              <w:t>реквизиты банка-корреспондента, находящ</w:t>
            </w:r>
            <w:r w:rsidRPr="006B226E">
              <w:rPr>
                <w:bCs/>
                <w:i/>
                <w:sz w:val="22"/>
                <w:szCs w:val="22"/>
              </w:rPr>
              <w:t>е</w:t>
            </w:r>
            <w:r w:rsidRPr="006B226E">
              <w:rPr>
                <w:bCs/>
                <w:i/>
                <w:sz w:val="22"/>
                <w:szCs w:val="22"/>
              </w:rPr>
              <w:t>гося на территории Российской Федерации для перечисления дене</w:t>
            </w:r>
            <w:r w:rsidRPr="006B226E">
              <w:rPr>
                <w:bCs/>
                <w:i/>
                <w:sz w:val="22"/>
                <w:szCs w:val="22"/>
              </w:rPr>
              <w:t>ж</w:t>
            </w:r>
            <w:r w:rsidRPr="006B226E">
              <w:rPr>
                <w:bCs/>
                <w:i/>
                <w:sz w:val="22"/>
                <w:szCs w:val="22"/>
              </w:rPr>
              <w:t>ных средств по оплате договора.</w:t>
            </w:r>
          </w:p>
        </w:tc>
        <w:tc>
          <w:tcPr>
            <w:tcW w:w="3020" w:type="dxa"/>
          </w:tcPr>
          <w:p w:rsidR="002B60E3" w:rsidRDefault="002B60E3" w:rsidP="00B54F0F">
            <w:r w:rsidRPr="00A23DB9">
              <w:t>043207612</w:t>
            </w:r>
          </w:p>
        </w:tc>
      </w:tr>
      <w:tr w:rsidR="002B60E3" w:rsidRPr="007A22B1">
        <w:trPr>
          <w:trHeight w:val="67"/>
        </w:trPr>
        <w:tc>
          <w:tcPr>
            <w:tcW w:w="9828" w:type="dxa"/>
            <w:gridSpan w:val="2"/>
            <w:tcBorders>
              <w:left w:val="nil"/>
              <w:right w:val="nil"/>
            </w:tcBorders>
          </w:tcPr>
          <w:p w:rsidR="002B60E3" w:rsidRPr="007A22B1" w:rsidRDefault="002B60E3">
            <w:pPr>
              <w:rPr>
                <w:i/>
              </w:rPr>
            </w:pPr>
            <w:r w:rsidRPr="007A22B1">
              <w:rPr>
                <w:i/>
                <w:sz w:val="22"/>
                <w:szCs w:val="22"/>
              </w:rPr>
              <w:t>Примечание:</w:t>
            </w:r>
          </w:p>
          <w:p w:rsidR="002B60E3" w:rsidRPr="007A22B1" w:rsidRDefault="002B60E3">
            <w:pPr>
              <w:rPr>
                <w:i/>
              </w:rPr>
            </w:pPr>
            <w:r w:rsidRPr="007A22B1">
              <w:rPr>
                <w:i/>
                <w:sz w:val="22"/>
                <w:szCs w:val="22"/>
              </w:rPr>
              <w:t>Представляется информация обо всех открытых счетах.</w:t>
            </w:r>
          </w:p>
          <w:p w:rsidR="002B60E3" w:rsidRDefault="002B60E3">
            <w:pPr>
              <w:rPr>
                <w:i/>
              </w:rPr>
            </w:pPr>
          </w:p>
          <w:p w:rsidR="002B60E3" w:rsidRDefault="002B60E3">
            <w:pPr>
              <w:rPr>
                <w:i/>
              </w:rPr>
            </w:pPr>
          </w:p>
          <w:p w:rsidR="002B60E3" w:rsidRPr="007A22B1" w:rsidRDefault="002B60E3">
            <w:pPr>
              <w:rPr>
                <w:i/>
              </w:rPr>
            </w:pPr>
          </w:p>
        </w:tc>
      </w:tr>
      <w:tr w:rsidR="002B60E3" w:rsidRPr="007A22B1">
        <w:trPr>
          <w:trHeight w:val="603"/>
        </w:trPr>
        <w:tc>
          <w:tcPr>
            <w:tcW w:w="6808" w:type="dxa"/>
          </w:tcPr>
          <w:p w:rsidR="002B60E3" w:rsidRPr="007A22B1" w:rsidRDefault="002B60E3">
            <w:pPr>
              <w:tabs>
                <w:tab w:val="num" w:pos="1080"/>
              </w:tabs>
              <w:spacing w:after="0"/>
              <w:rPr>
                <w:b/>
              </w:rPr>
            </w:pPr>
            <w:r w:rsidRPr="007A22B1">
              <w:rPr>
                <w:b/>
                <w:sz w:val="22"/>
                <w:szCs w:val="22"/>
              </w:rPr>
              <w:t>7. Балансовая стоимость активов</w:t>
            </w:r>
          </w:p>
        </w:tc>
        <w:tc>
          <w:tcPr>
            <w:tcW w:w="3020" w:type="dxa"/>
          </w:tcPr>
          <w:p w:rsidR="002B60E3" w:rsidRPr="007A22B1" w:rsidRDefault="002B60E3"/>
        </w:tc>
      </w:tr>
      <w:tr w:rsidR="002B60E3" w:rsidRPr="007A22B1">
        <w:trPr>
          <w:trHeight w:val="603"/>
        </w:trPr>
        <w:tc>
          <w:tcPr>
            <w:tcW w:w="6808" w:type="dxa"/>
          </w:tcPr>
          <w:p w:rsidR="002B60E3" w:rsidRPr="007A22B1" w:rsidRDefault="002B60E3">
            <w:pPr>
              <w:tabs>
                <w:tab w:val="num" w:pos="1080"/>
              </w:tabs>
              <w:spacing w:after="0"/>
              <w:rPr>
                <w:b/>
              </w:rPr>
            </w:pPr>
            <w:r>
              <w:rPr>
                <w:b/>
                <w:sz w:val="22"/>
                <w:szCs w:val="22"/>
              </w:rPr>
              <w:t xml:space="preserve">8. Является ли участник закупки субъектом малого или среднего предпринимательства </w:t>
            </w:r>
            <w:r w:rsidRPr="005D35FB">
              <w:rPr>
                <w:i/>
                <w:sz w:val="22"/>
                <w:szCs w:val="22"/>
              </w:rPr>
              <w:t>(указать «да/нет»)</w:t>
            </w:r>
          </w:p>
        </w:tc>
        <w:tc>
          <w:tcPr>
            <w:tcW w:w="3020" w:type="dxa"/>
          </w:tcPr>
          <w:p w:rsidR="002B60E3" w:rsidRPr="007A22B1" w:rsidRDefault="002B60E3">
            <w:r>
              <w:rPr>
                <w:sz w:val="22"/>
                <w:szCs w:val="22"/>
              </w:rPr>
              <w:t>Да</w:t>
            </w:r>
          </w:p>
        </w:tc>
      </w:tr>
    </w:tbl>
    <w:p w:rsidR="002B60E3" w:rsidRPr="007A22B1" w:rsidRDefault="002B60E3">
      <w:pPr>
        <w:ind w:firstLine="400"/>
        <w:rPr>
          <w:i/>
          <w:sz w:val="18"/>
          <w:szCs w:val="18"/>
        </w:rPr>
      </w:pPr>
    </w:p>
    <w:p w:rsidR="002B60E3" w:rsidRPr="007A22B1" w:rsidRDefault="002B60E3"/>
    <w:p w:rsidR="002B60E3" w:rsidRPr="007A22B1" w:rsidRDefault="002B60E3">
      <w:pPr>
        <w:rPr>
          <w:sz w:val="22"/>
          <w:szCs w:val="22"/>
        </w:rPr>
      </w:pPr>
      <w:r w:rsidRPr="007A22B1">
        <w:rPr>
          <w:sz w:val="22"/>
          <w:szCs w:val="22"/>
        </w:rPr>
        <w:t>Мы, нижеподписавшиеся, заверяем правильность всех данных, указанных в анкете.</w:t>
      </w:r>
    </w:p>
    <w:p w:rsidR="002B60E3" w:rsidRPr="007A22B1" w:rsidRDefault="002B60E3"/>
    <w:p w:rsidR="002B60E3" w:rsidRPr="007A22B1" w:rsidRDefault="002B60E3">
      <w:pPr>
        <w:rPr>
          <w:sz w:val="22"/>
          <w:szCs w:val="22"/>
        </w:rPr>
      </w:pPr>
      <w:r>
        <w:rPr>
          <w:sz w:val="22"/>
          <w:szCs w:val="22"/>
          <w:u w:val="single"/>
        </w:rPr>
        <w:t xml:space="preserve">             Директор              </w:t>
      </w:r>
      <w:r w:rsidRPr="007A22B1">
        <w:rPr>
          <w:sz w:val="22"/>
          <w:szCs w:val="22"/>
        </w:rPr>
        <w:t xml:space="preserve">         </w:t>
      </w:r>
      <w:r>
        <w:rPr>
          <w:sz w:val="22"/>
          <w:szCs w:val="22"/>
        </w:rPr>
        <w:t xml:space="preserve">                 </w:t>
      </w:r>
      <w:r w:rsidRPr="007A22B1">
        <w:rPr>
          <w:sz w:val="22"/>
          <w:szCs w:val="22"/>
        </w:rPr>
        <w:t xml:space="preserve">  ______</w:t>
      </w:r>
      <w:r>
        <w:rPr>
          <w:sz w:val="22"/>
          <w:szCs w:val="22"/>
        </w:rPr>
        <w:t>_________________                              /Н.В.Хохлов/</w:t>
      </w:r>
    </w:p>
    <w:p w:rsidR="002B60E3" w:rsidRPr="007A22B1" w:rsidRDefault="002B60E3">
      <w:pPr>
        <w:rPr>
          <w:i/>
          <w:sz w:val="22"/>
          <w:szCs w:val="22"/>
        </w:rPr>
      </w:pPr>
      <w:r w:rsidRPr="007A22B1">
        <w:rPr>
          <w:i/>
          <w:sz w:val="22"/>
          <w:szCs w:val="22"/>
        </w:rPr>
        <w:t xml:space="preserve">       (должность)                                             (подпись)                                           (ФИО)</w:t>
      </w:r>
    </w:p>
    <w:p w:rsidR="002B60E3" w:rsidRPr="007A22B1" w:rsidRDefault="002B60E3">
      <w:pPr>
        <w:ind w:firstLine="5600"/>
        <w:rPr>
          <w:i/>
          <w:sz w:val="22"/>
          <w:szCs w:val="22"/>
        </w:rPr>
      </w:pPr>
      <w:r w:rsidRPr="007A22B1">
        <w:rPr>
          <w:i/>
          <w:sz w:val="22"/>
          <w:szCs w:val="22"/>
        </w:rPr>
        <w:t>М.П.</w:t>
      </w:r>
      <w:r w:rsidRPr="00AD0387">
        <w:rPr>
          <w:i/>
        </w:rPr>
        <w:t xml:space="preserve"> </w:t>
      </w:r>
      <w:r>
        <w:rPr>
          <w:i/>
        </w:rPr>
        <w:t>(при наличии печати)</w:t>
      </w:r>
    </w:p>
    <w:p w:rsidR="002B60E3" w:rsidRPr="007A22B1" w:rsidRDefault="002B60E3">
      <w:pPr>
        <w:tabs>
          <w:tab w:val="left" w:pos="708"/>
        </w:tabs>
        <w:ind w:firstLine="3700"/>
        <w:rPr>
          <w:i/>
          <w:sz w:val="22"/>
          <w:szCs w:val="22"/>
        </w:rPr>
      </w:pPr>
    </w:p>
    <w:p w:rsidR="002B60E3" w:rsidRPr="00EF4AED" w:rsidRDefault="002B60E3" w:rsidP="0047250F">
      <w:pPr>
        <w:pStyle w:val="Heading2"/>
        <w:rPr>
          <w:lang w:eastAsia="en-US"/>
        </w:rPr>
      </w:pPr>
      <w:r w:rsidRPr="007A22B1">
        <w:rPr>
          <w:sz w:val="22"/>
          <w:szCs w:val="22"/>
        </w:rPr>
        <w:br w:type="page"/>
      </w:r>
      <w:bookmarkEnd w:id="4"/>
    </w:p>
    <w:p w:rsidR="002B60E3" w:rsidRPr="00A9016C" w:rsidRDefault="002B60E3" w:rsidP="00A9016C">
      <w:pPr>
        <w:tabs>
          <w:tab w:val="num" w:pos="540"/>
        </w:tabs>
        <w:spacing w:after="200"/>
        <w:ind w:firstLine="709"/>
        <w:jc w:val="right"/>
        <w:rPr>
          <w:b/>
          <w:lang w:eastAsia="en-US"/>
        </w:rPr>
      </w:pPr>
      <w:r w:rsidRPr="00A9016C">
        <w:rPr>
          <w:b/>
          <w:lang w:eastAsia="en-US"/>
        </w:rPr>
        <w:t xml:space="preserve">Приложение № </w:t>
      </w:r>
      <w:r>
        <w:rPr>
          <w:b/>
          <w:lang w:eastAsia="en-US"/>
        </w:rPr>
        <w:t>6</w:t>
      </w:r>
      <w:r w:rsidRPr="00A9016C">
        <w:rPr>
          <w:b/>
          <w:lang w:eastAsia="en-US"/>
        </w:rPr>
        <w:t xml:space="preserve"> к заявке на </w:t>
      </w:r>
    </w:p>
    <w:p w:rsidR="002B60E3" w:rsidRPr="00A9016C" w:rsidRDefault="002B60E3" w:rsidP="00A9016C">
      <w:pPr>
        <w:tabs>
          <w:tab w:val="num" w:pos="540"/>
        </w:tabs>
        <w:spacing w:after="200"/>
        <w:ind w:firstLine="709"/>
        <w:jc w:val="right"/>
        <w:rPr>
          <w:b/>
          <w:lang w:eastAsia="en-US"/>
        </w:rPr>
      </w:pPr>
      <w:r w:rsidRPr="00A9016C">
        <w:rPr>
          <w:b/>
          <w:lang w:eastAsia="en-US"/>
        </w:rPr>
        <w:t xml:space="preserve"> участие в конкурсе</w:t>
      </w:r>
    </w:p>
    <w:p w:rsidR="002B60E3" w:rsidRDefault="002B60E3" w:rsidP="009050BA">
      <w:pPr>
        <w:tabs>
          <w:tab w:val="num" w:pos="540"/>
        </w:tabs>
        <w:spacing w:after="200"/>
        <w:ind w:firstLine="709"/>
        <w:jc w:val="center"/>
        <w:rPr>
          <w:b/>
          <w:lang w:eastAsia="en-US"/>
        </w:rPr>
      </w:pPr>
    </w:p>
    <w:p w:rsidR="002B60E3" w:rsidRPr="00EF4AED" w:rsidRDefault="002B60E3" w:rsidP="009050BA">
      <w:pPr>
        <w:tabs>
          <w:tab w:val="num" w:pos="540"/>
        </w:tabs>
        <w:spacing w:after="200"/>
        <w:ind w:firstLine="709"/>
        <w:jc w:val="center"/>
        <w:rPr>
          <w:b/>
          <w:lang w:eastAsia="en-US"/>
        </w:rPr>
      </w:pPr>
      <w:r w:rsidRPr="00EF4AED">
        <w:rPr>
          <w:b/>
          <w:lang w:eastAsia="en-US"/>
        </w:rPr>
        <w:t xml:space="preserve">СВЕДЕНИЯ ОБ УЧАСТИИ В СУДЕБНЫХ РАЗБИРАТЕЛЬСТВАХ 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8"/>
        <w:gridCol w:w="993"/>
        <w:gridCol w:w="1274"/>
        <w:gridCol w:w="1842"/>
        <w:gridCol w:w="1419"/>
        <w:gridCol w:w="1559"/>
        <w:gridCol w:w="2693"/>
      </w:tblGrid>
      <w:tr w:rsidR="002B60E3" w:rsidRPr="00EF4AED" w:rsidTr="00966CBB">
        <w:trPr>
          <w:cantSplit/>
          <w:trHeight w:val="2438"/>
        </w:trPr>
        <w:tc>
          <w:tcPr>
            <w:tcW w:w="568" w:type="dxa"/>
            <w:vAlign w:val="center"/>
          </w:tcPr>
          <w:p w:rsidR="002B60E3" w:rsidRPr="00966CBB" w:rsidRDefault="002B60E3" w:rsidP="009050BA">
            <w:pPr>
              <w:spacing w:after="200"/>
              <w:ind w:firstLine="709"/>
              <w:jc w:val="center"/>
              <w:rPr>
                <w:b/>
                <w:lang w:eastAsia="en-US"/>
              </w:rPr>
            </w:pPr>
            <w:r w:rsidRPr="00966CBB">
              <w:rPr>
                <w:b/>
                <w:sz w:val="22"/>
                <w:szCs w:val="22"/>
                <w:lang w:eastAsia="en-US"/>
              </w:rPr>
              <w:t>№</w:t>
            </w:r>
          </w:p>
          <w:p w:rsidR="002B60E3" w:rsidRPr="00966CBB" w:rsidRDefault="002B60E3" w:rsidP="009050BA">
            <w:pPr>
              <w:spacing w:after="200"/>
              <w:ind w:firstLine="709"/>
              <w:jc w:val="center"/>
              <w:rPr>
                <w:b/>
                <w:lang w:eastAsia="en-US"/>
              </w:rPr>
            </w:pPr>
            <w:r w:rsidRPr="00966CBB">
              <w:rPr>
                <w:b/>
                <w:sz w:val="22"/>
                <w:szCs w:val="22"/>
                <w:lang w:eastAsia="en-US"/>
              </w:rPr>
              <w:t>п№ п/п</w:t>
            </w:r>
          </w:p>
        </w:tc>
        <w:tc>
          <w:tcPr>
            <w:tcW w:w="993" w:type="dxa"/>
            <w:vAlign w:val="center"/>
          </w:tcPr>
          <w:p w:rsidR="002B60E3" w:rsidRPr="00966CBB" w:rsidRDefault="002B60E3" w:rsidP="009050BA">
            <w:pPr>
              <w:spacing w:after="200"/>
              <w:jc w:val="center"/>
              <w:rPr>
                <w:b/>
                <w:lang w:eastAsia="en-US"/>
              </w:rPr>
            </w:pPr>
            <w:r w:rsidRPr="00966CBB">
              <w:rPr>
                <w:b/>
                <w:sz w:val="22"/>
                <w:szCs w:val="22"/>
                <w:lang w:eastAsia="en-US"/>
              </w:rPr>
              <w:t>Номер дела</w:t>
            </w:r>
          </w:p>
        </w:tc>
        <w:tc>
          <w:tcPr>
            <w:tcW w:w="1274" w:type="dxa"/>
            <w:vAlign w:val="center"/>
          </w:tcPr>
          <w:p w:rsidR="002B60E3" w:rsidRPr="00966CBB" w:rsidRDefault="002B60E3" w:rsidP="009050BA">
            <w:pPr>
              <w:spacing w:after="200"/>
              <w:jc w:val="center"/>
              <w:rPr>
                <w:b/>
                <w:lang w:eastAsia="en-US"/>
              </w:rPr>
            </w:pPr>
            <w:r w:rsidRPr="00966CBB">
              <w:rPr>
                <w:b/>
                <w:sz w:val="22"/>
                <w:szCs w:val="22"/>
                <w:lang w:eastAsia="en-US"/>
              </w:rPr>
              <w:t>Истец (полное наимен</w:t>
            </w:r>
            <w:r w:rsidRPr="00966CBB">
              <w:rPr>
                <w:b/>
                <w:sz w:val="22"/>
                <w:szCs w:val="22"/>
                <w:lang w:eastAsia="en-US"/>
              </w:rPr>
              <w:t>о</w:t>
            </w:r>
            <w:r w:rsidRPr="00966CBB">
              <w:rPr>
                <w:b/>
                <w:sz w:val="22"/>
                <w:szCs w:val="22"/>
                <w:lang w:eastAsia="en-US"/>
              </w:rPr>
              <w:t>вание, а</w:t>
            </w:r>
            <w:r w:rsidRPr="00966CBB">
              <w:rPr>
                <w:b/>
                <w:sz w:val="22"/>
                <w:szCs w:val="22"/>
                <w:lang w:eastAsia="en-US"/>
              </w:rPr>
              <w:t>д</w:t>
            </w:r>
            <w:r w:rsidRPr="00966CBB">
              <w:rPr>
                <w:b/>
                <w:sz w:val="22"/>
                <w:szCs w:val="22"/>
                <w:lang w:eastAsia="en-US"/>
              </w:rPr>
              <w:t>рес)</w:t>
            </w:r>
          </w:p>
        </w:tc>
        <w:tc>
          <w:tcPr>
            <w:tcW w:w="1842" w:type="dxa"/>
            <w:vAlign w:val="center"/>
          </w:tcPr>
          <w:p w:rsidR="002B60E3" w:rsidRPr="00966CBB" w:rsidRDefault="002B60E3" w:rsidP="009050BA">
            <w:pPr>
              <w:spacing w:after="200"/>
              <w:jc w:val="center"/>
              <w:rPr>
                <w:b/>
                <w:lang w:eastAsia="en-US"/>
              </w:rPr>
            </w:pPr>
            <w:r w:rsidRPr="00966CBB">
              <w:rPr>
                <w:b/>
                <w:sz w:val="22"/>
                <w:szCs w:val="22"/>
                <w:lang w:eastAsia="en-US"/>
              </w:rPr>
              <w:t>Ответчик (по</w:t>
            </w:r>
            <w:r w:rsidRPr="00966CBB">
              <w:rPr>
                <w:b/>
                <w:sz w:val="22"/>
                <w:szCs w:val="22"/>
                <w:lang w:eastAsia="en-US"/>
              </w:rPr>
              <w:t>л</w:t>
            </w:r>
            <w:r w:rsidRPr="00966CBB">
              <w:rPr>
                <w:b/>
                <w:sz w:val="22"/>
                <w:szCs w:val="22"/>
                <w:lang w:eastAsia="en-US"/>
              </w:rPr>
              <w:t>ное наименов</w:t>
            </w:r>
            <w:r w:rsidRPr="00966CBB">
              <w:rPr>
                <w:b/>
                <w:sz w:val="22"/>
                <w:szCs w:val="22"/>
                <w:lang w:eastAsia="en-US"/>
              </w:rPr>
              <w:t>а</w:t>
            </w:r>
            <w:r w:rsidRPr="00966CBB">
              <w:rPr>
                <w:b/>
                <w:sz w:val="22"/>
                <w:szCs w:val="22"/>
                <w:lang w:eastAsia="en-US"/>
              </w:rPr>
              <w:t>ние, адрес)</w:t>
            </w:r>
          </w:p>
          <w:p w:rsidR="002B60E3" w:rsidRPr="00966CBB" w:rsidRDefault="002B60E3" w:rsidP="009050BA">
            <w:pPr>
              <w:spacing w:after="200"/>
              <w:jc w:val="center"/>
              <w:rPr>
                <w:b/>
                <w:lang w:eastAsia="en-US"/>
              </w:rPr>
            </w:pPr>
          </w:p>
        </w:tc>
        <w:tc>
          <w:tcPr>
            <w:tcW w:w="1419" w:type="dxa"/>
            <w:vAlign w:val="center"/>
          </w:tcPr>
          <w:p w:rsidR="002B60E3" w:rsidRPr="00966CBB" w:rsidRDefault="002B60E3" w:rsidP="009050BA">
            <w:pPr>
              <w:spacing w:after="200"/>
              <w:jc w:val="center"/>
              <w:rPr>
                <w:b/>
                <w:lang w:eastAsia="en-US"/>
              </w:rPr>
            </w:pPr>
            <w:r w:rsidRPr="00966CBB">
              <w:rPr>
                <w:b/>
                <w:sz w:val="22"/>
                <w:szCs w:val="22"/>
                <w:lang w:eastAsia="en-US"/>
              </w:rPr>
              <w:t>Наимен</w:t>
            </w:r>
            <w:r w:rsidRPr="00966CBB">
              <w:rPr>
                <w:b/>
                <w:sz w:val="22"/>
                <w:szCs w:val="22"/>
                <w:lang w:eastAsia="en-US"/>
              </w:rPr>
              <w:t>о</w:t>
            </w:r>
            <w:r w:rsidRPr="00966CBB">
              <w:rPr>
                <w:b/>
                <w:sz w:val="22"/>
                <w:szCs w:val="22"/>
                <w:lang w:eastAsia="en-US"/>
              </w:rPr>
              <w:t>вание спора</w:t>
            </w:r>
          </w:p>
        </w:tc>
        <w:tc>
          <w:tcPr>
            <w:tcW w:w="1559" w:type="dxa"/>
            <w:vAlign w:val="center"/>
          </w:tcPr>
          <w:p w:rsidR="002B60E3" w:rsidRPr="00966CBB" w:rsidRDefault="002B60E3" w:rsidP="009050BA">
            <w:pPr>
              <w:spacing w:after="200"/>
              <w:jc w:val="center"/>
              <w:rPr>
                <w:b/>
                <w:lang w:eastAsia="en-US"/>
              </w:rPr>
            </w:pPr>
            <w:r w:rsidRPr="00966CBB">
              <w:rPr>
                <w:b/>
                <w:sz w:val="22"/>
                <w:szCs w:val="22"/>
                <w:lang w:eastAsia="en-US"/>
              </w:rPr>
              <w:t>Цена иска</w:t>
            </w:r>
          </w:p>
        </w:tc>
        <w:tc>
          <w:tcPr>
            <w:tcW w:w="2693" w:type="dxa"/>
            <w:vAlign w:val="center"/>
          </w:tcPr>
          <w:p w:rsidR="002B60E3" w:rsidRPr="00966CBB" w:rsidRDefault="002B60E3" w:rsidP="009050BA">
            <w:pPr>
              <w:spacing w:after="200"/>
              <w:jc w:val="center"/>
              <w:rPr>
                <w:b/>
                <w:lang w:eastAsia="en-US"/>
              </w:rPr>
            </w:pPr>
            <w:r w:rsidRPr="00966CBB">
              <w:rPr>
                <w:b/>
                <w:sz w:val="22"/>
                <w:szCs w:val="22"/>
                <w:lang w:eastAsia="en-US"/>
              </w:rPr>
              <w:t>Решение суда (дата р</w:t>
            </w:r>
            <w:r w:rsidRPr="00966CBB">
              <w:rPr>
                <w:b/>
                <w:sz w:val="22"/>
                <w:szCs w:val="22"/>
                <w:lang w:eastAsia="en-US"/>
              </w:rPr>
              <w:t>е</w:t>
            </w:r>
            <w:r w:rsidRPr="00966CBB">
              <w:rPr>
                <w:b/>
                <w:sz w:val="22"/>
                <w:szCs w:val="22"/>
                <w:lang w:eastAsia="en-US"/>
              </w:rPr>
              <w:t>шения, наименование суда, вынесшего реш</w:t>
            </w:r>
            <w:r w:rsidRPr="00966CBB">
              <w:rPr>
                <w:b/>
                <w:sz w:val="22"/>
                <w:szCs w:val="22"/>
                <w:lang w:eastAsia="en-US"/>
              </w:rPr>
              <w:t>е</w:t>
            </w:r>
            <w:r w:rsidRPr="00966CBB">
              <w:rPr>
                <w:b/>
                <w:sz w:val="22"/>
                <w:szCs w:val="22"/>
                <w:lang w:eastAsia="en-US"/>
              </w:rPr>
              <w:t>ния, сведения о резул</w:t>
            </w:r>
            <w:r w:rsidRPr="00966CBB">
              <w:rPr>
                <w:b/>
                <w:sz w:val="22"/>
                <w:szCs w:val="22"/>
                <w:lang w:eastAsia="en-US"/>
              </w:rPr>
              <w:t>ь</w:t>
            </w:r>
            <w:r w:rsidRPr="00966CBB">
              <w:rPr>
                <w:b/>
                <w:sz w:val="22"/>
                <w:szCs w:val="22"/>
                <w:lang w:eastAsia="en-US"/>
              </w:rPr>
              <w:t>татах рассмотрения и</w:t>
            </w:r>
            <w:r w:rsidRPr="00966CBB">
              <w:rPr>
                <w:b/>
                <w:sz w:val="22"/>
                <w:szCs w:val="22"/>
                <w:lang w:eastAsia="en-US"/>
              </w:rPr>
              <w:t>с</w:t>
            </w:r>
            <w:r w:rsidRPr="00966CBB">
              <w:rPr>
                <w:b/>
                <w:sz w:val="22"/>
                <w:szCs w:val="22"/>
                <w:lang w:eastAsia="en-US"/>
              </w:rPr>
              <w:t>ка, сведения об обжал</w:t>
            </w:r>
            <w:r w:rsidRPr="00966CBB">
              <w:rPr>
                <w:b/>
                <w:sz w:val="22"/>
                <w:szCs w:val="22"/>
                <w:lang w:eastAsia="en-US"/>
              </w:rPr>
              <w:t>о</w:t>
            </w:r>
            <w:r w:rsidRPr="00966CBB">
              <w:rPr>
                <w:b/>
                <w:sz w:val="22"/>
                <w:szCs w:val="22"/>
                <w:lang w:eastAsia="en-US"/>
              </w:rPr>
              <w:t>вании решения суда, дата вступления  в з</w:t>
            </w:r>
            <w:r w:rsidRPr="00966CBB">
              <w:rPr>
                <w:b/>
                <w:sz w:val="22"/>
                <w:szCs w:val="22"/>
                <w:lang w:eastAsia="en-US"/>
              </w:rPr>
              <w:t>а</w:t>
            </w:r>
            <w:r w:rsidRPr="00966CBB">
              <w:rPr>
                <w:b/>
                <w:sz w:val="22"/>
                <w:szCs w:val="22"/>
                <w:lang w:eastAsia="en-US"/>
              </w:rPr>
              <w:t>конную силу решения суда)</w:t>
            </w:r>
          </w:p>
        </w:tc>
      </w:tr>
      <w:tr w:rsidR="002B60E3" w:rsidRPr="00EF4AED" w:rsidTr="00B54F0F">
        <w:trPr>
          <w:cantSplit/>
        </w:trPr>
        <w:tc>
          <w:tcPr>
            <w:tcW w:w="568" w:type="dxa"/>
          </w:tcPr>
          <w:p w:rsidR="002B60E3" w:rsidRPr="00EF4AED" w:rsidRDefault="002B60E3" w:rsidP="00575925">
            <w:pPr>
              <w:numPr>
                <w:ilvl w:val="0"/>
                <w:numId w:val="13"/>
              </w:numPr>
              <w:spacing w:after="200"/>
              <w:ind w:firstLine="709"/>
              <w:jc w:val="left"/>
              <w:rPr>
                <w:lang w:eastAsia="en-US"/>
              </w:rPr>
            </w:pPr>
          </w:p>
        </w:tc>
        <w:tc>
          <w:tcPr>
            <w:tcW w:w="9780" w:type="dxa"/>
            <w:gridSpan w:val="6"/>
          </w:tcPr>
          <w:p w:rsidR="002B60E3" w:rsidRPr="00EF4AED" w:rsidRDefault="002B60E3" w:rsidP="005A7022">
            <w:pPr>
              <w:spacing w:after="200"/>
              <w:jc w:val="left"/>
              <w:rPr>
                <w:lang w:eastAsia="en-US"/>
              </w:rPr>
            </w:pPr>
            <w:r w:rsidRPr="005A7022">
              <w:rPr>
                <w:lang w:eastAsia="en-US"/>
              </w:rPr>
              <w:t>За время работы ООО «КПО» в судебных разбирательствах не участвовало.</w:t>
            </w:r>
          </w:p>
        </w:tc>
      </w:tr>
    </w:tbl>
    <w:p w:rsidR="002B60E3" w:rsidRDefault="002B60E3" w:rsidP="009050BA">
      <w:pPr>
        <w:keepNext/>
        <w:spacing w:after="200"/>
        <w:ind w:firstLine="709"/>
        <w:rPr>
          <w:b/>
          <w:lang w:eastAsia="en-US"/>
        </w:rPr>
      </w:pPr>
    </w:p>
    <w:p w:rsidR="002B60E3" w:rsidRDefault="002B60E3" w:rsidP="009050BA">
      <w:pPr>
        <w:keepNext/>
        <w:spacing w:after="200"/>
        <w:ind w:firstLine="709"/>
        <w:rPr>
          <w:b/>
          <w:lang w:eastAsia="en-US"/>
        </w:rPr>
      </w:pPr>
    </w:p>
    <w:p w:rsidR="002B60E3" w:rsidRPr="00EF4AED" w:rsidRDefault="002B60E3" w:rsidP="009050BA">
      <w:pPr>
        <w:keepNext/>
        <w:spacing w:after="200"/>
        <w:ind w:firstLine="709"/>
        <w:rPr>
          <w:b/>
          <w:lang w:eastAsia="en-US"/>
        </w:rPr>
      </w:pPr>
    </w:p>
    <w:p w:rsidR="002B60E3" w:rsidRPr="00A36E5F" w:rsidRDefault="002B60E3" w:rsidP="00A36E5F">
      <w:pPr>
        <w:rPr>
          <w:szCs w:val="20"/>
        </w:rPr>
      </w:pPr>
      <w:r w:rsidRPr="00EF4AED">
        <w:rPr>
          <w:i/>
          <w:szCs w:val="20"/>
        </w:rPr>
        <w:tab/>
      </w:r>
      <w:r w:rsidRPr="00A36E5F">
        <w:rPr>
          <w:szCs w:val="20"/>
          <w:u w:val="single"/>
        </w:rPr>
        <w:t>Директор</w:t>
      </w:r>
      <w:r w:rsidRPr="00A36E5F">
        <w:rPr>
          <w:szCs w:val="20"/>
        </w:rPr>
        <w:t xml:space="preserve">                      </w:t>
      </w:r>
      <w:r w:rsidRPr="00A36E5F">
        <w:rPr>
          <w:szCs w:val="20"/>
          <w:u w:val="single"/>
        </w:rPr>
        <w:tab/>
      </w:r>
      <w:r w:rsidRPr="00A36E5F">
        <w:rPr>
          <w:szCs w:val="20"/>
          <w:u w:val="single"/>
        </w:rPr>
        <w:tab/>
        <w:t xml:space="preserve">          </w:t>
      </w:r>
      <w:r w:rsidRPr="00A36E5F">
        <w:rPr>
          <w:szCs w:val="20"/>
          <w:u w:val="single"/>
        </w:rPr>
        <w:tab/>
      </w:r>
      <w:r w:rsidRPr="00A36E5F">
        <w:rPr>
          <w:szCs w:val="20"/>
        </w:rPr>
        <w:tab/>
      </w:r>
      <w:r>
        <w:rPr>
          <w:szCs w:val="20"/>
        </w:rPr>
        <w:t xml:space="preserve">  </w:t>
      </w:r>
      <w:r w:rsidRPr="00A36E5F">
        <w:rPr>
          <w:szCs w:val="20"/>
          <w:u w:val="single"/>
        </w:rPr>
        <w:t>/Н.В.Хохлов/</w:t>
      </w:r>
    </w:p>
    <w:p w:rsidR="002B60E3" w:rsidRPr="00EF4AED" w:rsidRDefault="002B60E3" w:rsidP="00A36E5F">
      <w:pPr>
        <w:rPr>
          <w:szCs w:val="20"/>
        </w:rPr>
      </w:pPr>
      <w:r>
        <w:rPr>
          <w:szCs w:val="20"/>
        </w:rPr>
        <w:t xml:space="preserve">                        </w:t>
      </w:r>
      <w:r w:rsidRPr="00EF4AED">
        <w:rPr>
          <w:szCs w:val="20"/>
        </w:rPr>
        <w:t>М.П.</w:t>
      </w:r>
    </w:p>
    <w:p w:rsidR="002B60E3" w:rsidRDefault="002B60E3" w:rsidP="009050BA">
      <w:pPr>
        <w:keepNext/>
        <w:spacing w:after="200"/>
        <w:ind w:firstLine="709"/>
        <w:rPr>
          <w:lang w:eastAsia="en-US"/>
        </w:rPr>
      </w:pPr>
    </w:p>
    <w:p w:rsidR="002B60E3" w:rsidRDefault="002B60E3" w:rsidP="009050BA">
      <w:pPr>
        <w:pStyle w:val="Heading2"/>
      </w:pPr>
      <w:bookmarkStart w:id="5" w:name="_Toc435008349"/>
    </w:p>
    <w:p w:rsidR="002B60E3" w:rsidRDefault="002B60E3" w:rsidP="009050BA">
      <w:pPr>
        <w:pStyle w:val="Heading2"/>
      </w:pPr>
    </w:p>
    <w:p w:rsidR="002B60E3" w:rsidRDefault="002B60E3" w:rsidP="009050BA">
      <w:pPr>
        <w:pStyle w:val="Heading2"/>
      </w:pPr>
    </w:p>
    <w:p w:rsidR="002B60E3" w:rsidRDefault="002B60E3" w:rsidP="009050BA">
      <w:pPr>
        <w:pStyle w:val="Heading2"/>
      </w:pPr>
    </w:p>
    <w:p w:rsidR="002B60E3" w:rsidRDefault="002B60E3" w:rsidP="009050BA">
      <w:pPr>
        <w:pStyle w:val="Heading2"/>
      </w:pPr>
    </w:p>
    <w:p w:rsidR="002B60E3" w:rsidRDefault="002B60E3" w:rsidP="009050BA">
      <w:pPr>
        <w:pStyle w:val="Heading2"/>
      </w:pPr>
    </w:p>
    <w:p w:rsidR="002B60E3" w:rsidRDefault="002B60E3" w:rsidP="009050BA">
      <w:pPr>
        <w:pStyle w:val="Heading2"/>
      </w:pPr>
    </w:p>
    <w:p w:rsidR="002B60E3" w:rsidRDefault="002B60E3" w:rsidP="009050BA">
      <w:pPr>
        <w:pStyle w:val="Heading2"/>
      </w:pPr>
    </w:p>
    <w:p w:rsidR="002B60E3" w:rsidRDefault="002B60E3" w:rsidP="009050BA">
      <w:pPr>
        <w:pStyle w:val="Heading2"/>
      </w:pPr>
    </w:p>
    <w:p w:rsidR="002B60E3" w:rsidRDefault="002B60E3" w:rsidP="009050BA">
      <w:pPr>
        <w:pStyle w:val="Heading2"/>
      </w:pPr>
    </w:p>
    <w:p w:rsidR="002B60E3" w:rsidRDefault="002B60E3" w:rsidP="009050BA">
      <w:pPr>
        <w:pStyle w:val="Heading2"/>
      </w:pPr>
    </w:p>
    <w:bookmarkEnd w:id="5"/>
    <w:p w:rsidR="002B60E3" w:rsidRDefault="002B60E3" w:rsidP="00A36E5F">
      <w:pPr>
        <w:pStyle w:val="Heading2"/>
        <w:jc w:val="both"/>
      </w:pPr>
    </w:p>
    <w:p w:rsidR="002B60E3" w:rsidRDefault="002B60E3" w:rsidP="00A36E5F"/>
    <w:p w:rsidR="002B60E3" w:rsidRDefault="002B60E3" w:rsidP="00A36E5F"/>
    <w:p w:rsidR="002B60E3" w:rsidRDefault="002B60E3" w:rsidP="00A36E5F"/>
    <w:p w:rsidR="002B60E3" w:rsidRDefault="002B60E3" w:rsidP="00A36E5F"/>
    <w:p w:rsidR="002B60E3" w:rsidRDefault="002B60E3" w:rsidP="00A36E5F"/>
    <w:p w:rsidR="002B60E3" w:rsidRPr="00966CBB" w:rsidRDefault="002B60E3" w:rsidP="00BA7A77">
      <w:pPr>
        <w:spacing w:line="276" w:lineRule="auto"/>
        <w:rPr>
          <w:rFonts w:ascii="Albany WT J" w:eastAsia="Albany WT J" w:hAnsi="Albany WT J" w:cs="Albany WT J"/>
          <w:sz w:val="20"/>
          <w:lang w:eastAsia="en-US"/>
        </w:rPr>
      </w:pPr>
    </w:p>
    <w:p w:rsidR="002B60E3" w:rsidRPr="00551372" w:rsidRDefault="002B60E3" w:rsidP="00551372">
      <w:pPr>
        <w:spacing w:line="276" w:lineRule="auto"/>
        <w:jc w:val="center"/>
        <w:rPr>
          <w:b/>
          <w:lang w:eastAsia="en-US"/>
        </w:rPr>
      </w:pPr>
      <w:r w:rsidRPr="00551372">
        <w:rPr>
          <w:b/>
          <w:lang w:eastAsia="en-US"/>
        </w:rPr>
        <w:t>Согласие участника процедуры закупки на обработку персональных данных</w:t>
      </w:r>
    </w:p>
    <w:p w:rsidR="002B60E3" w:rsidRDefault="002B60E3" w:rsidP="00551372">
      <w:pPr>
        <w:spacing w:line="276" w:lineRule="auto"/>
        <w:rPr>
          <w:lang w:eastAsia="en-US"/>
        </w:rPr>
      </w:pPr>
    </w:p>
    <w:p w:rsidR="002B60E3" w:rsidRPr="000426C6" w:rsidRDefault="002B60E3" w:rsidP="000426C6">
      <w:pPr>
        <w:rPr>
          <w:lang w:eastAsia="en-US"/>
        </w:rPr>
      </w:pPr>
      <w:r>
        <w:rPr>
          <w:lang w:eastAsia="en-US"/>
        </w:rPr>
        <w:t xml:space="preserve">         </w:t>
      </w:r>
      <w:r w:rsidRPr="000426C6">
        <w:rPr>
          <w:lang w:eastAsia="en-US"/>
        </w:rPr>
        <w:t>Настоящим, Хохлов Николай Валерьевич, основной документ, удостоверяющий личность паспорт серии 50 03 № 811003, выданный УВД Ленинского района города Новосибирска, «12» марта  2003 года. Адрес регистрации: г. Прокопьевск, Кемеровская область, ул. Есенина 18-153. Дата рождения: 28 июня 1980г. ИНН 540431316706.</w:t>
      </w:r>
    </w:p>
    <w:p w:rsidR="002B60E3" w:rsidRPr="000426C6" w:rsidRDefault="002B60E3" w:rsidP="000426C6">
      <w:pPr>
        <w:rPr>
          <w:lang w:eastAsia="en-US"/>
        </w:rPr>
      </w:pPr>
      <w:r w:rsidRPr="000426C6">
        <w:rPr>
          <w:lang w:eastAsia="en-US"/>
        </w:rPr>
        <w:t>в соответствии с Федеральным законом от 27.07.2006г. № 152-ФЗ «О персональных данных» (далее – Закон 152-ФЗ), подтверждает свое согласие на передачу и обработку персональных данных, необходимых для участия в процедурах закупок в соответствии с Положением о з</w:t>
      </w:r>
      <w:r w:rsidRPr="000426C6">
        <w:rPr>
          <w:lang w:eastAsia="en-US"/>
        </w:rPr>
        <w:t>а</w:t>
      </w:r>
      <w:r w:rsidRPr="000426C6">
        <w:rPr>
          <w:lang w:eastAsia="en-US"/>
        </w:rPr>
        <w:t>купках ООО «ОЭСК».</w:t>
      </w:r>
    </w:p>
    <w:p w:rsidR="002B60E3" w:rsidRPr="000426C6" w:rsidRDefault="002B60E3" w:rsidP="000426C6">
      <w:pPr>
        <w:rPr>
          <w:lang w:eastAsia="en-US"/>
        </w:rPr>
      </w:pPr>
      <w:r>
        <w:rPr>
          <w:lang w:eastAsia="en-US"/>
        </w:rPr>
        <w:t xml:space="preserve">           </w:t>
      </w:r>
      <w:r w:rsidRPr="000426C6">
        <w:rPr>
          <w:lang w:eastAsia="en-US"/>
        </w:rPr>
        <w:t>Оператор, получающий настоящее согласие: ООО «ОЭСК», зарегистрировано по адресу: 653047, Кемеровская область, г. Прокопьевск, ул. Гайдара, 43 помещение 1 литер П.</w:t>
      </w:r>
    </w:p>
    <w:p w:rsidR="002B60E3" w:rsidRPr="00551372" w:rsidRDefault="002B60E3" w:rsidP="001D3E61">
      <w:pPr>
        <w:rPr>
          <w:lang w:eastAsia="en-US"/>
        </w:rPr>
      </w:pPr>
      <w:r w:rsidRPr="00551372">
        <w:rPr>
          <w:lang w:eastAsia="en-US"/>
        </w:rPr>
        <w:tab/>
        <w:t xml:space="preserve">Настоящее согласие дано в отношении всех сведений, указанных в передаваемых мною в адрес </w:t>
      </w:r>
      <w:r>
        <w:t>ООО «ОЭСК</w:t>
      </w:r>
      <w:r w:rsidRPr="00612F9C">
        <w:t>»</w:t>
      </w:r>
      <w:r w:rsidRPr="00551372">
        <w:rPr>
          <w:lang w:eastAsia="en-US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</w:t>
      </w:r>
      <w:r w:rsidRPr="00551372">
        <w:rPr>
          <w:lang w:eastAsia="en-US"/>
        </w:rPr>
        <w:t>е</w:t>
      </w:r>
      <w:r w:rsidRPr="00551372">
        <w:rPr>
          <w:lang w:eastAsia="en-US"/>
        </w:rPr>
        <w:t>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</w:t>
      </w:r>
      <w:r w:rsidRPr="00551372">
        <w:rPr>
          <w:lang w:eastAsia="en-US"/>
        </w:rPr>
        <w:t>р</w:t>
      </w:r>
      <w:r w:rsidRPr="00551372">
        <w:rPr>
          <w:lang w:eastAsia="en-US"/>
        </w:rPr>
        <w:t>мация, собственноручная подпись, иные персональные данные, упомянутые в любом запо</w:t>
      </w:r>
      <w:r w:rsidRPr="00551372">
        <w:rPr>
          <w:lang w:eastAsia="en-US"/>
        </w:rPr>
        <w:t>л</w:t>
      </w:r>
      <w:r w:rsidRPr="00551372">
        <w:rPr>
          <w:lang w:eastAsia="en-US"/>
        </w:rPr>
        <w:t>няемом в вышеуказанных целях документе.</w:t>
      </w:r>
    </w:p>
    <w:p w:rsidR="002B60E3" w:rsidRPr="00551372" w:rsidRDefault="002B60E3" w:rsidP="001D3E61">
      <w:pPr>
        <w:rPr>
          <w:lang w:eastAsia="en-US"/>
        </w:rPr>
      </w:pPr>
      <w:r w:rsidRPr="00551372">
        <w:rPr>
          <w:lang w:eastAsia="en-US"/>
        </w:rPr>
        <w:tab/>
        <w:t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</w:t>
      </w:r>
      <w:r w:rsidRPr="00551372">
        <w:rPr>
          <w:lang w:eastAsia="en-US"/>
        </w:rPr>
        <w:t>б</w:t>
      </w:r>
      <w:r w:rsidRPr="00551372">
        <w:rPr>
          <w:lang w:eastAsia="en-US"/>
        </w:rPr>
        <w:t>новление, изменение), использование, обезличивание, блокирование, уничтожение персонал</w:t>
      </w:r>
      <w:r w:rsidRPr="00551372">
        <w:rPr>
          <w:lang w:eastAsia="en-US"/>
        </w:rPr>
        <w:t>ь</w:t>
      </w:r>
      <w:r w:rsidRPr="00551372">
        <w:rPr>
          <w:lang w:eastAsia="en-US"/>
        </w:rPr>
        <w:t>ных данных), при этом общее описание вышеуказанных способов обработки данных приведено в Законе 152-ФЗ,  а также на передачу такой информации третьим лицам, в случаях, устано</w:t>
      </w:r>
      <w:r w:rsidRPr="00551372">
        <w:rPr>
          <w:lang w:eastAsia="en-US"/>
        </w:rPr>
        <w:t>в</w:t>
      </w:r>
      <w:r w:rsidRPr="00551372">
        <w:rPr>
          <w:lang w:eastAsia="en-US"/>
        </w:rPr>
        <w:t xml:space="preserve">ленных действующим законодательством, и в случаях, когда </w:t>
      </w:r>
      <w:r w:rsidRPr="00612F9C">
        <w:t>О</w:t>
      </w:r>
      <w:r>
        <w:t>О</w:t>
      </w:r>
      <w:r w:rsidRPr="00612F9C">
        <w:t>О «</w:t>
      </w:r>
      <w:r>
        <w:t>ОЭСК</w:t>
      </w:r>
      <w:r w:rsidRPr="00612F9C">
        <w:t>»</w:t>
      </w:r>
      <w:r w:rsidRPr="00551372">
        <w:rPr>
          <w:lang w:eastAsia="en-US"/>
        </w:rPr>
        <w:t xml:space="preserve"> выступает для третьих лиц, которым передаются персональные данные, организатором закупки.</w:t>
      </w:r>
    </w:p>
    <w:p w:rsidR="002B60E3" w:rsidRPr="00551372" w:rsidRDefault="002B60E3" w:rsidP="001D3E61">
      <w:pPr>
        <w:rPr>
          <w:lang w:eastAsia="en-US"/>
        </w:rPr>
      </w:pPr>
      <w:r w:rsidRPr="00551372">
        <w:rPr>
          <w:lang w:eastAsia="en-US"/>
        </w:rPr>
        <w:tab/>
        <w:t xml:space="preserve">Условием прекращения обработки персональных данных является получение </w:t>
      </w:r>
      <w:r w:rsidRPr="00612F9C">
        <w:t>О</w:t>
      </w:r>
      <w:r>
        <w:t>О</w:t>
      </w:r>
      <w:r w:rsidRPr="00612F9C">
        <w:t>О «</w:t>
      </w:r>
      <w:r>
        <w:t>ОЭСК</w:t>
      </w:r>
      <w:r w:rsidRPr="00612F9C">
        <w:t>»</w:t>
      </w:r>
      <w:r>
        <w:t xml:space="preserve"> </w:t>
      </w:r>
      <w:r w:rsidRPr="00551372">
        <w:rPr>
          <w:lang w:eastAsia="en-US"/>
        </w:rPr>
        <w:t>письменного уведомления об отзыве согласия на обработку персональных данных.</w:t>
      </w:r>
    </w:p>
    <w:p w:rsidR="002B60E3" w:rsidRPr="00551372" w:rsidRDefault="002B60E3" w:rsidP="001D3E61">
      <w:pPr>
        <w:rPr>
          <w:lang w:eastAsia="en-US"/>
        </w:rPr>
      </w:pPr>
      <w:r w:rsidRPr="00551372">
        <w:rPr>
          <w:lang w:eastAsia="en-US"/>
        </w:rPr>
        <w:tab/>
        <w:t>Настоящее согласие действует в течение 3-х месяцев со дня его подписания.</w:t>
      </w:r>
    </w:p>
    <w:p w:rsidR="002B60E3" w:rsidRPr="00551372" w:rsidRDefault="002B60E3" w:rsidP="001D3E61">
      <w:pPr>
        <w:rPr>
          <w:lang w:eastAsia="en-US"/>
        </w:rPr>
      </w:pPr>
      <w:r w:rsidRPr="00551372">
        <w:rPr>
          <w:lang w:eastAsia="en-US"/>
        </w:rPr>
        <w:tab/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2B60E3" w:rsidRPr="004B070E" w:rsidRDefault="002B60E3" w:rsidP="004B070E">
      <w:pPr>
        <w:rPr>
          <w:lang w:eastAsia="en-US"/>
        </w:rPr>
      </w:pPr>
      <w:r w:rsidRPr="00551372">
        <w:rPr>
          <w:lang w:eastAsia="en-US"/>
        </w:rPr>
        <w:tab/>
      </w:r>
      <w:r>
        <w:rPr>
          <w:lang w:eastAsia="en-US"/>
        </w:rPr>
        <w:t>«17</w:t>
      </w:r>
      <w:r w:rsidRPr="004B070E">
        <w:rPr>
          <w:lang w:eastAsia="en-US"/>
        </w:rPr>
        <w:t>»</w:t>
      </w:r>
      <w:r>
        <w:rPr>
          <w:lang w:eastAsia="en-US"/>
        </w:rPr>
        <w:t xml:space="preserve"> апреля</w:t>
      </w:r>
      <w:r w:rsidRPr="004B070E">
        <w:rPr>
          <w:lang w:eastAsia="en-US"/>
        </w:rPr>
        <w:t xml:space="preserve">  201</w:t>
      </w:r>
      <w:r>
        <w:rPr>
          <w:lang w:eastAsia="en-US"/>
        </w:rPr>
        <w:t>9</w:t>
      </w:r>
      <w:r w:rsidRPr="004B070E">
        <w:rPr>
          <w:lang w:eastAsia="en-US"/>
        </w:rPr>
        <w:t>г.____________________ (Н.В. Хохлов)</w:t>
      </w:r>
    </w:p>
    <w:p w:rsidR="002B60E3" w:rsidRPr="00551372" w:rsidRDefault="002B60E3" w:rsidP="004B070E">
      <w:pPr>
        <w:rPr>
          <w:sz w:val="14"/>
          <w:szCs w:val="14"/>
          <w:lang w:eastAsia="en-US"/>
        </w:rPr>
      </w:pPr>
      <w:r w:rsidRPr="00551372">
        <w:rPr>
          <w:sz w:val="14"/>
          <w:szCs w:val="14"/>
          <w:lang w:eastAsia="en-US"/>
        </w:rPr>
        <w:tab/>
      </w:r>
      <w:r w:rsidRPr="00551372">
        <w:rPr>
          <w:sz w:val="14"/>
          <w:szCs w:val="14"/>
          <w:lang w:eastAsia="en-US"/>
        </w:rPr>
        <w:tab/>
      </w:r>
      <w:r w:rsidRPr="00551372">
        <w:rPr>
          <w:sz w:val="14"/>
          <w:szCs w:val="14"/>
          <w:lang w:eastAsia="en-US"/>
        </w:rPr>
        <w:tab/>
      </w:r>
      <w:r w:rsidRPr="00551372">
        <w:rPr>
          <w:sz w:val="14"/>
          <w:szCs w:val="14"/>
          <w:lang w:eastAsia="en-US"/>
        </w:rPr>
        <w:tab/>
      </w:r>
      <w:r w:rsidRPr="00551372">
        <w:rPr>
          <w:sz w:val="14"/>
          <w:szCs w:val="14"/>
          <w:lang w:eastAsia="en-US"/>
        </w:rPr>
        <w:tab/>
      </w:r>
      <w:r w:rsidRPr="00551372">
        <w:rPr>
          <w:sz w:val="14"/>
          <w:szCs w:val="14"/>
          <w:lang w:eastAsia="en-US"/>
        </w:rPr>
        <w:tab/>
        <w:t xml:space="preserve">(подпись)                             </w:t>
      </w:r>
      <w:r w:rsidRPr="00551372">
        <w:rPr>
          <w:sz w:val="14"/>
          <w:szCs w:val="14"/>
          <w:lang w:eastAsia="en-US"/>
        </w:rPr>
        <w:tab/>
        <w:t xml:space="preserve"> ФИО</w:t>
      </w:r>
    </w:p>
    <w:p w:rsidR="002B60E3" w:rsidRPr="00551372" w:rsidRDefault="002B60E3" w:rsidP="001D3E61">
      <w:pPr>
        <w:jc w:val="center"/>
        <w:rPr>
          <w:rFonts w:ascii="Albany WT J" w:eastAsia="Albany WT J" w:hAnsi="Albany WT J" w:cs="Albany WT J"/>
          <w:sz w:val="4"/>
          <w:szCs w:val="4"/>
          <w:lang w:eastAsia="en-US"/>
        </w:rPr>
      </w:pPr>
    </w:p>
    <w:p w:rsidR="002B60E3" w:rsidRDefault="002B60E3" w:rsidP="00FA127A">
      <w:pPr>
        <w:jc w:val="center"/>
        <w:rPr>
          <w:sz w:val="30"/>
          <w:szCs w:val="30"/>
          <w:lang w:eastAsia="en-US"/>
        </w:rPr>
      </w:pPr>
    </w:p>
    <w:p w:rsidR="002B60E3" w:rsidRPr="00966CBB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Pr="00966CBB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Pr="00966CBB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Pr="00966CBB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Pr="00966CBB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Pr="00966CBB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Pr="00966CBB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Pr="00966CBB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Pr="00966CBB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Pr="00966CBB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Pr="00966CBB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Pr="00966CBB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Pr="00966CBB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Pr="00966CBB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Pr="00966CBB" w:rsidRDefault="002B60E3">
      <w:pPr>
        <w:tabs>
          <w:tab w:val="left" w:pos="708"/>
        </w:tabs>
        <w:autoSpaceDE w:val="0"/>
        <w:autoSpaceDN w:val="0"/>
        <w:adjustRightInd w:val="0"/>
        <w:ind w:left="4140"/>
      </w:pPr>
    </w:p>
    <w:p w:rsidR="002B60E3" w:rsidRPr="00966CBB" w:rsidRDefault="002B60E3" w:rsidP="00966CBB">
      <w:pPr>
        <w:pStyle w:val="Heading2"/>
        <w:rPr>
          <w:b/>
        </w:rPr>
      </w:pPr>
      <w:bookmarkStart w:id="6" w:name="_ЧАСТЬ_II._ПРОЕКТ_ГОСУДАРСТВЕННОГО_К"/>
      <w:bookmarkStart w:id="7" w:name="_Toc122404110"/>
      <w:bookmarkStart w:id="8" w:name="_Toc435008352"/>
      <w:bookmarkEnd w:id="6"/>
      <w:r w:rsidRPr="00966CBB">
        <w:rPr>
          <w:b/>
        </w:rPr>
        <w:t xml:space="preserve">ЧАСТЬ </w:t>
      </w:r>
      <w:r w:rsidRPr="00966CBB">
        <w:rPr>
          <w:b/>
          <w:lang w:val="en-US"/>
        </w:rPr>
        <w:t>II</w:t>
      </w:r>
      <w:r w:rsidRPr="00966CBB">
        <w:rPr>
          <w:b/>
        </w:rPr>
        <w:t xml:space="preserve">. ПРОЕКТ </w:t>
      </w:r>
      <w:bookmarkEnd w:id="7"/>
      <w:r w:rsidRPr="00966CBB">
        <w:rPr>
          <w:b/>
        </w:rPr>
        <w:t>ДОГОВОРА</w:t>
      </w:r>
      <w:bookmarkEnd w:id="8"/>
    </w:p>
    <w:p w:rsidR="002B60E3" w:rsidRPr="007A22B1" w:rsidRDefault="002B60E3" w:rsidP="00966CBB">
      <w:pPr>
        <w:pStyle w:val="Heading2"/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Pr="007A22B1" w:rsidRDefault="002B60E3">
      <w:pPr>
        <w:tabs>
          <w:tab w:val="left" w:pos="708"/>
        </w:tabs>
      </w:pPr>
    </w:p>
    <w:p w:rsidR="002B60E3" w:rsidRDefault="002B60E3" w:rsidP="002F2972">
      <w:pPr>
        <w:jc w:val="center"/>
        <w:rPr>
          <w:b/>
        </w:rPr>
      </w:pPr>
      <w:r w:rsidRPr="007A22B1">
        <w:rPr>
          <w:b/>
        </w:rPr>
        <w:br w:type="page"/>
      </w:r>
    </w:p>
    <w:p w:rsidR="002B60E3" w:rsidRDefault="002B60E3" w:rsidP="00DB08A6">
      <w:pPr>
        <w:spacing w:line="276" w:lineRule="auto"/>
        <w:jc w:val="center"/>
        <w:rPr>
          <w:b/>
          <w:sz w:val="20"/>
          <w:szCs w:val="20"/>
        </w:rPr>
      </w:pPr>
      <w:r>
        <w:rPr>
          <w:b/>
        </w:rPr>
        <w:t>ДОГОВОР № ____/2019</w:t>
      </w:r>
    </w:p>
    <w:p w:rsidR="002B60E3" w:rsidRDefault="002B60E3" w:rsidP="00DB08A6">
      <w:pPr>
        <w:spacing w:line="276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на разработку проектной документации</w:t>
      </w:r>
    </w:p>
    <w:p w:rsidR="002B60E3" w:rsidRDefault="002B60E3" w:rsidP="00DB08A6">
      <w:pPr>
        <w:spacing w:line="276" w:lineRule="auto"/>
        <w:jc w:val="center"/>
        <w:rPr>
          <w:b/>
          <w:sz w:val="20"/>
          <w:szCs w:val="20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4653"/>
        <w:gridCol w:w="5376"/>
      </w:tblGrid>
      <w:tr w:rsidR="002B60E3" w:rsidTr="00D965C8">
        <w:tc>
          <w:tcPr>
            <w:tcW w:w="4653" w:type="dxa"/>
          </w:tcPr>
          <w:p w:rsidR="002B60E3" w:rsidRDefault="002B60E3" w:rsidP="00D965C8">
            <w:pPr>
              <w:spacing w:line="276" w:lineRule="auto"/>
            </w:pPr>
            <w:r>
              <w:t>г. Прокопьевск</w:t>
            </w:r>
          </w:p>
        </w:tc>
        <w:tc>
          <w:tcPr>
            <w:tcW w:w="5376" w:type="dxa"/>
          </w:tcPr>
          <w:p w:rsidR="002B60E3" w:rsidRDefault="002B60E3" w:rsidP="00D965C8">
            <w:pPr>
              <w:spacing w:line="276" w:lineRule="auto"/>
              <w:jc w:val="right"/>
            </w:pPr>
            <w:r>
              <w:t xml:space="preserve">     «___» _________ </w:t>
            </w:r>
            <w:smartTag w:uri="urn:schemas-microsoft-com:office:smarttags" w:element="metricconverter">
              <w:smartTagPr>
                <w:attr w:name="ProductID" w:val="2019 г"/>
              </w:smartTagPr>
              <w:r w:rsidRPr="004D178A">
                <w:t>201</w:t>
              </w:r>
              <w:r>
                <w:t>9 г</w:t>
              </w:r>
            </w:smartTag>
            <w:r>
              <w:t>.</w:t>
            </w:r>
          </w:p>
        </w:tc>
      </w:tr>
    </w:tbl>
    <w:p w:rsidR="002B60E3" w:rsidRDefault="002B60E3" w:rsidP="00DB08A6">
      <w:pPr>
        <w:spacing w:line="276" w:lineRule="auto"/>
        <w:jc w:val="center"/>
      </w:pPr>
    </w:p>
    <w:p w:rsidR="002B60E3" w:rsidRPr="003F6A75" w:rsidRDefault="002B60E3" w:rsidP="00DB08A6">
      <w:pPr>
        <w:spacing w:line="276" w:lineRule="auto"/>
      </w:pPr>
      <w:r>
        <w:rPr>
          <w:color w:val="000000"/>
        </w:rPr>
        <w:t xml:space="preserve">     </w:t>
      </w:r>
      <w:r w:rsidRPr="003F6A75">
        <w:rPr>
          <w:color w:val="000000"/>
        </w:rPr>
        <w:t xml:space="preserve">Общество с ограниченной ответственностью  </w:t>
      </w:r>
      <w:r w:rsidRPr="00DE3269">
        <w:rPr>
          <w:color w:val="000000"/>
          <w:u w:val="single"/>
        </w:rPr>
        <w:t>«ОЭСК»</w:t>
      </w:r>
      <w:r>
        <w:rPr>
          <w:color w:val="000000"/>
        </w:rPr>
        <w:t xml:space="preserve"> </w:t>
      </w:r>
      <w:r w:rsidRPr="003F6A75">
        <w:rPr>
          <w:color w:val="000000"/>
        </w:rPr>
        <w:t>именуемое в дальнейшем «Зака</w:t>
      </w:r>
      <w:r w:rsidRPr="003F6A75">
        <w:rPr>
          <w:color w:val="000000"/>
        </w:rPr>
        <w:t>з</w:t>
      </w:r>
      <w:r w:rsidRPr="003F6A75">
        <w:rPr>
          <w:color w:val="000000"/>
        </w:rPr>
        <w:t>чик», в лице</w:t>
      </w:r>
      <w:r>
        <w:rPr>
          <w:color w:val="000000"/>
        </w:rPr>
        <w:t xml:space="preserve"> </w:t>
      </w:r>
      <w:r w:rsidRPr="00FF1F31">
        <w:rPr>
          <w:color w:val="000000"/>
        </w:rPr>
        <w:t>г</w:t>
      </w:r>
      <w:r>
        <w:rPr>
          <w:color w:val="000000"/>
        </w:rPr>
        <w:t xml:space="preserve">енерального директора </w:t>
      </w:r>
      <w:r>
        <w:rPr>
          <w:color w:val="000000"/>
          <w:u w:val="single"/>
        </w:rPr>
        <w:t>Фомичева Александра Анатольевича</w:t>
      </w:r>
      <w:r w:rsidRPr="00FF1F31">
        <w:rPr>
          <w:color w:val="000000"/>
        </w:rPr>
        <w:t xml:space="preserve"> </w:t>
      </w:r>
      <w:r w:rsidRPr="003F6A75">
        <w:t>действующего на основании</w:t>
      </w:r>
      <w:r>
        <w:t xml:space="preserve"> Устава</w:t>
      </w:r>
      <w:r w:rsidRPr="003F6A75">
        <w:t>,</w:t>
      </w:r>
      <w:r w:rsidRPr="003F6A75">
        <w:rPr>
          <w:color w:val="000000"/>
        </w:rPr>
        <w:t xml:space="preserve"> с одной стороны, и</w:t>
      </w:r>
      <w:r w:rsidRPr="003F6A75">
        <w:t xml:space="preserve"> </w:t>
      </w:r>
      <w:r w:rsidRPr="004B070E">
        <w:t xml:space="preserve">Общество с ограниченной ответственностью </w:t>
      </w:r>
      <w:r w:rsidRPr="00D008C7">
        <w:rPr>
          <w:u w:val="single"/>
        </w:rPr>
        <w:t>«Кузба</w:t>
      </w:r>
      <w:r w:rsidRPr="00D008C7">
        <w:rPr>
          <w:u w:val="single"/>
        </w:rPr>
        <w:t>с</w:t>
      </w:r>
      <w:r w:rsidRPr="00D008C7">
        <w:rPr>
          <w:u w:val="single"/>
        </w:rPr>
        <w:t>ская Проектная Организация»</w:t>
      </w:r>
      <w:r w:rsidRPr="003F6A75">
        <w:t xml:space="preserve">, именуемое в дальнейшем «Подрядчик» в лице </w:t>
      </w:r>
      <w:r w:rsidRPr="00D008C7">
        <w:rPr>
          <w:u w:val="single"/>
        </w:rPr>
        <w:t>Хохлова Николая Валерьевича</w:t>
      </w:r>
      <w:r w:rsidRPr="003F6A75">
        <w:t xml:space="preserve">, действующего на основании </w:t>
      </w:r>
      <w:r w:rsidRPr="00D008C7">
        <w:rPr>
          <w:u w:val="single"/>
        </w:rPr>
        <w:t>Устава</w:t>
      </w:r>
      <w:r w:rsidRPr="003F6A75">
        <w:t>, с другой стороны, именуемые также «Ст</w:t>
      </w:r>
      <w:r w:rsidRPr="003F6A75">
        <w:t>о</w:t>
      </w:r>
      <w:r w:rsidRPr="003F6A75">
        <w:t>роны», заключили настоящий договор о нижеследующем:</w:t>
      </w:r>
    </w:p>
    <w:p w:rsidR="002B60E3" w:rsidRDefault="002B60E3" w:rsidP="00DB08A6">
      <w:pPr>
        <w:spacing w:line="276" w:lineRule="auto"/>
      </w:pPr>
    </w:p>
    <w:tbl>
      <w:tblPr>
        <w:tblW w:w="0" w:type="auto"/>
        <w:tblInd w:w="108" w:type="dxa"/>
        <w:tblLayout w:type="fixed"/>
        <w:tblLook w:val="0000"/>
      </w:tblPr>
      <w:tblGrid>
        <w:gridCol w:w="9571"/>
      </w:tblGrid>
      <w:tr w:rsidR="002B60E3" w:rsidTr="00D965C8">
        <w:tc>
          <w:tcPr>
            <w:tcW w:w="9571" w:type="dxa"/>
          </w:tcPr>
          <w:p w:rsidR="002B60E3" w:rsidRPr="00DB08A6" w:rsidRDefault="002B60E3" w:rsidP="00DB08A6">
            <w:pPr>
              <w:pStyle w:val="ListParagraph"/>
              <w:numPr>
                <w:ilvl w:val="0"/>
                <w:numId w:val="20"/>
              </w:num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08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ПРЕДМЕТ ДОГОВОРА</w:t>
            </w:r>
          </w:p>
          <w:p w:rsidR="002B60E3" w:rsidRPr="00DB08A6" w:rsidRDefault="002B60E3" w:rsidP="00DB08A6">
            <w:pPr>
              <w:pStyle w:val="ListParagraph"/>
              <w:spacing w:line="276" w:lineRule="auto"/>
              <w:ind w:firstLine="0"/>
              <w:rPr>
                <w:b/>
              </w:rPr>
            </w:pPr>
          </w:p>
        </w:tc>
      </w:tr>
    </w:tbl>
    <w:p w:rsidR="002B60E3" w:rsidRDefault="002B60E3" w:rsidP="00D54B6F">
      <w:pPr>
        <w:numPr>
          <w:ilvl w:val="1"/>
          <w:numId w:val="17"/>
        </w:numPr>
        <w:tabs>
          <w:tab w:val="left" w:pos="480"/>
        </w:tabs>
        <w:suppressAutoHyphens/>
        <w:spacing w:after="0" w:line="276" w:lineRule="auto"/>
        <w:ind w:left="480"/>
        <w:rPr>
          <w:i/>
        </w:rPr>
      </w:pPr>
      <w:r>
        <w:t>Заказчик поручает, а Подрядчик принимает на себя обязательства по выполнению следующих работ:</w:t>
      </w:r>
    </w:p>
    <w:p w:rsidR="002B60E3" w:rsidRDefault="002B60E3" w:rsidP="00DB08A6">
      <w:pPr>
        <w:numPr>
          <w:ilvl w:val="2"/>
          <w:numId w:val="17"/>
        </w:numPr>
        <w:suppressAutoHyphens/>
        <w:spacing w:after="0" w:line="276" w:lineRule="auto"/>
      </w:pPr>
      <w:r w:rsidRPr="002E6837">
        <w:t>Разработка проектно-сметной документации на строительство</w:t>
      </w:r>
      <w:r>
        <w:t>:</w:t>
      </w:r>
    </w:p>
    <w:p w:rsidR="002B60E3" w:rsidRPr="00DB08A6" w:rsidRDefault="002B60E3" w:rsidP="00DB08A6">
      <w:pPr>
        <w:pStyle w:val="ListParagraph"/>
        <w:numPr>
          <w:ilvl w:val="0"/>
          <w:numId w:val="19"/>
        </w:numPr>
        <w:suppressAutoHyphens/>
        <w:spacing w:line="276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08A6">
        <w:rPr>
          <w:rFonts w:ascii="Times New Roman" w:hAnsi="Times New Roman"/>
          <w:color w:val="000000"/>
          <w:sz w:val="24"/>
          <w:szCs w:val="24"/>
          <w:lang w:eastAsia="ru-RU"/>
        </w:rPr>
        <w:t>«Двух цепная линия электропередачи ВЛИ 0,4 кВ «Комунальщик»»</w:t>
      </w:r>
    </w:p>
    <w:p w:rsidR="002B60E3" w:rsidRPr="00DB08A6" w:rsidRDefault="002B60E3" w:rsidP="00DB08A6">
      <w:pPr>
        <w:pStyle w:val="ListParagraph"/>
        <w:numPr>
          <w:ilvl w:val="0"/>
          <w:numId w:val="19"/>
        </w:numPr>
        <w:suppressAutoHyphens/>
        <w:spacing w:line="276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08A6">
        <w:rPr>
          <w:rFonts w:ascii="Times New Roman" w:hAnsi="Times New Roman"/>
          <w:color w:val="000000"/>
          <w:sz w:val="24"/>
          <w:szCs w:val="24"/>
          <w:lang w:eastAsia="ru-RU"/>
        </w:rPr>
        <w:t>«Одно цепная линия электропередачи ВЛЗ 10 кВ «Комунальщик»»</w:t>
      </w:r>
    </w:p>
    <w:p w:rsidR="002B60E3" w:rsidRPr="00DB08A6" w:rsidRDefault="002B60E3" w:rsidP="00DB08A6">
      <w:pPr>
        <w:pStyle w:val="ListParagraph"/>
        <w:numPr>
          <w:ilvl w:val="0"/>
          <w:numId w:val="19"/>
        </w:numPr>
        <w:suppressAutoHyphens/>
        <w:spacing w:line="276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08A6">
        <w:rPr>
          <w:rFonts w:ascii="Times New Roman" w:hAnsi="Times New Roman"/>
          <w:color w:val="000000"/>
          <w:sz w:val="24"/>
          <w:szCs w:val="24"/>
          <w:lang w:eastAsia="ru-RU"/>
        </w:rPr>
        <w:t>«СТП-10/0,4 кВ «Комунальщик»</w:t>
      </w:r>
    </w:p>
    <w:p w:rsidR="002B60E3" w:rsidRPr="00DB08A6" w:rsidRDefault="002B60E3" w:rsidP="00DB08A6">
      <w:pPr>
        <w:pStyle w:val="ListParagraph"/>
        <w:numPr>
          <w:ilvl w:val="0"/>
          <w:numId w:val="19"/>
        </w:numPr>
        <w:suppressAutoHyphens/>
        <w:spacing w:line="276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08A6">
        <w:rPr>
          <w:rFonts w:ascii="Times New Roman" w:hAnsi="Times New Roman"/>
          <w:color w:val="000000"/>
          <w:sz w:val="24"/>
          <w:szCs w:val="24"/>
          <w:lang w:eastAsia="ru-RU"/>
        </w:rPr>
        <w:t>Интеллектуальная система учета электрической энергии на СТП-10/0,4 кВ «Комунальщик»</w:t>
      </w:r>
    </w:p>
    <w:p w:rsidR="002B60E3" w:rsidRDefault="002B60E3" w:rsidP="00D54B6F">
      <w:pPr>
        <w:numPr>
          <w:ilvl w:val="1"/>
          <w:numId w:val="17"/>
        </w:numPr>
        <w:tabs>
          <w:tab w:val="left" w:pos="480"/>
        </w:tabs>
        <w:suppressAutoHyphens/>
        <w:spacing w:after="0" w:line="276" w:lineRule="auto"/>
        <w:ind w:left="480"/>
      </w:pPr>
      <w:r>
        <w:t>Содержимое и объем работ определяется техническим заданием Заказчика на разработку проектно-сметной документации, согласованным с Подрядчиком, и является неотъемлемой частью настоящего договора, как Приложения №1.</w:t>
      </w:r>
    </w:p>
    <w:p w:rsidR="002B60E3" w:rsidRDefault="002B60E3" w:rsidP="00D54B6F">
      <w:pPr>
        <w:numPr>
          <w:ilvl w:val="1"/>
          <w:numId w:val="17"/>
        </w:numPr>
        <w:tabs>
          <w:tab w:val="left" w:pos="480"/>
        </w:tabs>
        <w:suppressAutoHyphens/>
        <w:spacing w:after="0" w:line="276" w:lineRule="auto"/>
        <w:ind w:left="480"/>
      </w:pPr>
      <w:r>
        <w:t>Заказчик передает подрядчику необходимые исходные данные  и обеспечивает доступ к строительным конструкциям. Перечень необходимых исходных данных Подрядчик запрашивает у Заказчика в письменной форме.</w:t>
      </w:r>
    </w:p>
    <w:p w:rsidR="002B60E3" w:rsidRDefault="002B60E3" w:rsidP="00D54B6F">
      <w:pPr>
        <w:numPr>
          <w:ilvl w:val="1"/>
          <w:numId w:val="17"/>
        </w:numPr>
        <w:tabs>
          <w:tab w:val="left" w:pos="480"/>
        </w:tabs>
        <w:suppressAutoHyphens/>
        <w:spacing w:after="0" w:line="276" w:lineRule="auto"/>
        <w:ind w:left="480"/>
      </w:pPr>
      <w:r>
        <w:t>Подрядчик передает Заказчику исключительное право на использование разработанной проектно-сметной документации, указанной в п.1.1 после полной оплаты работ.</w:t>
      </w:r>
    </w:p>
    <w:p w:rsidR="002B60E3" w:rsidRDefault="002B60E3" w:rsidP="00D54B6F">
      <w:pPr>
        <w:numPr>
          <w:ilvl w:val="1"/>
          <w:numId w:val="17"/>
        </w:numPr>
        <w:tabs>
          <w:tab w:val="left" w:pos="480"/>
        </w:tabs>
        <w:suppressAutoHyphens/>
        <w:spacing w:after="0" w:line="276" w:lineRule="auto"/>
        <w:ind w:left="480"/>
      </w:pPr>
      <w:r>
        <w:t>Технические, экономические и другие требования к проектно-сметной продукции, являющейся предметом настоящего договора, должны соответствовать требованиям СНиП и других действующих нормативных актов Российской Федерации в части состава, содержания и оформления проектно-сметной документации для строительства, а также утвержденному заданию на проектирование.</w:t>
      </w:r>
    </w:p>
    <w:p w:rsidR="002B60E3" w:rsidRDefault="002B60E3" w:rsidP="00DB08A6">
      <w:pPr>
        <w:spacing w:line="276" w:lineRule="auto"/>
        <w:ind w:firstLine="540"/>
      </w:pPr>
    </w:p>
    <w:tbl>
      <w:tblPr>
        <w:tblW w:w="0" w:type="auto"/>
        <w:tblInd w:w="108" w:type="dxa"/>
        <w:tblLayout w:type="fixed"/>
        <w:tblLook w:val="0000"/>
      </w:tblPr>
      <w:tblGrid>
        <w:gridCol w:w="9571"/>
      </w:tblGrid>
      <w:tr w:rsidR="002B60E3" w:rsidTr="00D965C8">
        <w:tc>
          <w:tcPr>
            <w:tcW w:w="9571" w:type="dxa"/>
          </w:tcPr>
          <w:p w:rsidR="002B60E3" w:rsidRPr="00DB08A6" w:rsidRDefault="002B60E3" w:rsidP="00DB08A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2. ПРАВА И ОБЯЗАННОСТИ СТОРОН</w:t>
            </w:r>
          </w:p>
        </w:tc>
      </w:tr>
    </w:tbl>
    <w:p w:rsidR="002B60E3" w:rsidRDefault="002B60E3" w:rsidP="00DB08A6">
      <w:pPr>
        <w:spacing w:line="276" w:lineRule="auto"/>
      </w:pPr>
    </w:p>
    <w:p w:rsidR="002B60E3" w:rsidRDefault="002B60E3" w:rsidP="00DB08A6">
      <w:pPr>
        <w:spacing w:line="276" w:lineRule="auto"/>
      </w:pPr>
      <w:r>
        <w:t>2.1. Заказчик обязуется:</w:t>
      </w:r>
    </w:p>
    <w:p w:rsidR="002B60E3" w:rsidRDefault="002B60E3" w:rsidP="00DB08A6">
      <w:pPr>
        <w:spacing w:line="276" w:lineRule="auto"/>
        <w:ind w:left="426" w:hanging="426"/>
      </w:pPr>
      <w:r>
        <w:t>2.1.1. Своевременно производить приемку и оплату выполненных в соответствии с настоящим договором работ.</w:t>
      </w:r>
    </w:p>
    <w:p w:rsidR="002B60E3" w:rsidRDefault="002B60E3" w:rsidP="00DB08A6">
      <w:pPr>
        <w:spacing w:line="276" w:lineRule="auto"/>
        <w:ind w:left="426" w:hanging="567"/>
      </w:pPr>
      <w:r>
        <w:t xml:space="preserve">  2.1.2. Участвовать в необходимых случаях в согласовании готовой технической документации с соответствующими государственными органами и органами местного самоуправления.</w:t>
      </w:r>
    </w:p>
    <w:p w:rsidR="002B60E3" w:rsidRDefault="002B60E3" w:rsidP="00DB08A6">
      <w:pPr>
        <w:spacing w:line="276" w:lineRule="auto"/>
      </w:pPr>
      <w:r>
        <w:t>2.1.3. Нести другие обязанности, предусмотренные ст.762 ГК РФ.</w:t>
      </w:r>
    </w:p>
    <w:p w:rsidR="002B60E3" w:rsidRDefault="002B60E3" w:rsidP="00DB08A6">
      <w:pPr>
        <w:spacing w:line="276" w:lineRule="auto"/>
      </w:pPr>
      <w:r>
        <w:t>2.2. Заказчик имеет право осуществлять контроль, текущий контроль за ходом работ Подря</w:t>
      </w:r>
      <w:r>
        <w:t>д</w:t>
      </w:r>
      <w:r>
        <w:t>чика.</w:t>
      </w:r>
    </w:p>
    <w:p w:rsidR="002B60E3" w:rsidRDefault="002B60E3" w:rsidP="00DB08A6">
      <w:pPr>
        <w:spacing w:line="276" w:lineRule="auto"/>
      </w:pPr>
      <w:r>
        <w:t>2.3. Подрядчик обязуется:</w:t>
      </w:r>
    </w:p>
    <w:p w:rsidR="002B60E3" w:rsidRDefault="002B60E3" w:rsidP="00DB08A6">
      <w:pPr>
        <w:spacing w:line="276" w:lineRule="auto"/>
        <w:ind w:left="426" w:hanging="426"/>
      </w:pPr>
      <w:r>
        <w:t>2.3.1. Своевременно и должным образом выполнять принятые на себя обязательства в    соо</w:t>
      </w:r>
      <w:r>
        <w:t>т</w:t>
      </w:r>
      <w:r>
        <w:t>ветствии с условиями настоящего договора.</w:t>
      </w:r>
    </w:p>
    <w:p w:rsidR="002B60E3" w:rsidRDefault="002B60E3" w:rsidP="00DB08A6">
      <w:pPr>
        <w:spacing w:line="276" w:lineRule="auto"/>
        <w:ind w:left="426" w:hanging="426"/>
      </w:pPr>
      <w:r>
        <w:t>2.3.2. Представлять Заказчику техническую и проектно-сметную документацию в сроки, пр</w:t>
      </w:r>
      <w:r>
        <w:t>е</w:t>
      </w:r>
      <w:r>
        <w:t>дусмотренные настоящим договором.</w:t>
      </w:r>
    </w:p>
    <w:p w:rsidR="002B60E3" w:rsidRDefault="002B60E3" w:rsidP="00DB08A6">
      <w:pPr>
        <w:spacing w:line="276" w:lineRule="auto"/>
        <w:ind w:left="426" w:hanging="426"/>
      </w:pPr>
      <w:r>
        <w:t>2.3.3. Выполнять указания Заказчика, представленные в письменном виде, в том числе о внес</w:t>
      </w:r>
      <w:r>
        <w:t>е</w:t>
      </w:r>
      <w:r>
        <w:t>нии изменений и дополнений в техническую или проектно-сметную документацию, если они не противоречат условиям настоящего договора, действующему законодательству и нормативным документам Российской Федерации.</w:t>
      </w:r>
    </w:p>
    <w:p w:rsidR="002B60E3" w:rsidRDefault="002B60E3" w:rsidP="00DB08A6">
      <w:pPr>
        <w:spacing w:line="276" w:lineRule="auto"/>
        <w:ind w:left="426"/>
      </w:pPr>
      <w:r>
        <w:t xml:space="preserve">     В случае если указания Заказчика выходят за рамки предмета настоящего договора, Стороны подписывают дополнительное соглашение к настоящему договору, в котором о</w:t>
      </w:r>
      <w:r>
        <w:t>п</w:t>
      </w:r>
      <w:r>
        <w:t>ределяются объем требуемых дополнительных работ и условия их оплаты.</w:t>
      </w:r>
    </w:p>
    <w:p w:rsidR="002B60E3" w:rsidRDefault="002B60E3" w:rsidP="00DB08A6">
      <w:pPr>
        <w:spacing w:line="276" w:lineRule="auto"/>
        <w:ind w:left="426" w:hanging="426"/>
      </w:pPr>
      <w:r>
        <w:t>2.3.4. Не вносить без предварительного согласования в письменной форме с Заказчиком изм</w:t>
      </w:r>
      <w:r>
        <w:t>е</w:t>
      </w:r>
      <w:r>
        <w:t>нения в проектно-сметную документацию, оказывающие влияние на общую стоимость и сроки строительства.</w:t>
      </w:r>
    </w:p>
    <w:p w:rsidR="002B60E3" w:rsidRDefault="002B60E3" w:rsidP="00DB08A6">
      <w:pPr>
        <w:spacing w:line="276" w:lineRule="auto"/>
        <w:ind w:left="426" w:hanging="426"/>
      </w:pPr>
      <w:r>
        <w:t>2.3.5. Информировать регулярно Заказчика по его конкретному запросу о состоянии дел по в</w:t>
      </w:r>
      <w:r>
        <w:t>ы</w:t>
      </w:r>
      <w:r>
        <w:t>полнению настоящего договора.</w:t>
      </w:r>
    </w:p>
    <w:p w:rsidR="002B60E3" w:rsidRDefault="002B60E3" w:rsidP="00DB08A6">
      <w:pPr>
        <w:spacing w:line="276" w:lineRule="auto"/>
        <w:ind w:left="426" w:hanging="426"/>
      </w:pPr>
      <w:r>
        <w:t>2.3.6. В минимально возможный срок и за собственный счет устранять недоделки и дополнять проектно-сметную документацию по получении от Заказчика мотивированной письменной претензией относительно качества, полноты документации, разрабатываемой Подрядч</w:t>
      </w:r>
      <w:r>
        <w:t>и</w:t>
      </w:r>
      <w:r>
        <w:t>ком, или несоответствия ее условиям настоящего договора.</w:t>
      </w:r>
    </w:p>
    <w:p w:rsidR="002B60E3" w:rsidRDefault="002B60E3" w:rsidP="00DB08A6">
      <w:pPr>
        <w:spacing w:line="276" w:lineRule="auto"/>
        <w:ind w:left="426" w:hanging="426"/>
      </w:pPr>
      <w:r>
        <w:t>2.3.7. При необходимости в письменной форме информировать Заказчика о недостатке исхо</w:t>
      </w:r>
      <w:r>
        <w:t>д</w:t>
      </w:r>
      <w:r>
        <w:t>ных данных или разрешительной документации для продолжения выполнения своих об</w:t>
      </w:r>
      <w:r>
        <w:t>я</w:t>
      </w:r>
      <w:r>
        <w:t>зательств. Информирование должно производиться по возможности без прерывания пр</w:t>
      </w:r>
      <w:r>
        <w:t>о</w:t>
      </w:r>
      <w:r>
        <w:t>цесса разработки проектно-сметной документации.</w:t>
      </w:r>
    </w:p>
    <w:p w:rsidR="002B60E3" w:rsidRDefault="002B60E3" w:rsidP="00DB08A6">
      <w:pPr>
        <w:spacing w:line="276" w:lineRule="auto"/>
        <w:ind w:left="426" w:hanging="426"/>
      </w:pPr>
      <w:r>
        <w:t>2.3.8. Назначить в 3-х дневный срок с момента подписания настоящего договора представителя Подрядчика, ответственного за ход работ по настоящему договору, официально известить об этом заказчика в письменном виде с указанием полномочий.</w:t>
      </w:r>
    </w:p>
    <w:p w:rsidR="002B60E3" w:rsidRDefault="002B60E3" w:rsidP="00DB08A6">
      <w:pPr>
        <w:spacing w:line="276" w:lineRule="auto"/>
        <w:ind w:left="426" w:hanging="426"/>
      </w:pPr>
    </w:p>
    <w:tbl>
      <w:tblPr>
        <w:tblW w:w="0" w:type="auto"/>
        <w:tblInd w:w="108" w:type="dxa"/>
        <w:tblLayout w:type="fixed"/>
        <w:tblLook w:val="0000"/>
      </w:tblPr>
      <w:tblGrid>
        <w:gridCol w:w="9571"/>
      </w:tblGrid>
      <w:tr w:rsidR="002B60E3" w:rsidTr="00D965C8">
        <w:tc>
          <w:tcPr>
            <w:tcW w:w="9571" w:type="dxa"/>
          </w:tcPr>
          <w:p w:rsidR="002B60E3" w:rsidRDefault="002B60E3" w:rsidP="00D965C8">
            <w:pPr>
              <w:spacing w:line="276" w:lineRule="auto"/>
              <w:jc w:val="center"/>
            </w:pPr>
            <w:r>
              <w:rPr>
                <w:b/>
              </w:rPr>
              <w:t>3. ЦЕНА РАБОТ И ПОРЯДОК РАСЧЕТОВ</w:t>
            </w:r>
          </w:p>
        </w:tc>
      </w:tr>
    </w:tbl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</w:p>
    <w:p w:rsidR="002B60E3" w:rsidRPr="00760847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D0069F">
        <w:rPr>
          <w:rFonts w:ascii="Times New Roman" w:hAnsi="Times New Roman" w:cs="Times New Roman"/>
          <w:sz w:val="24"/>
          <w:szCs w:val="24"/>
        </w:rPr>
        <w:t xml:space="preserve">3.1. Цена работ, выполняемых по договору, составляет </w:t>
      </w:r>
      <w:r>
        <w:rPr>
          <w:rFonts w:ascii="Times New Roman" w:hAnsi="Times New Roman" w:cs="Times New Roman"/>
          <w:sz w:val="24"/>
          <w:szCs w:val="24"/>
        </w:rPr>
        <w:t>_____________</w:t>
      </w:r>
      <w:r w:rsidRPr="00760847">
        <w:rPr>
          <w:rFonts w:ascii="Times New Roman" w:hAnsi="Times New Roman" w:cs="Times New Roman"/>
          <w:sz w:val="24"/>
          <w:szCs w:val="24"/>
        </w:rPr>
        <w:t xml:space="preserve"> и состоит из : </w:t>
      </w:r>
    </w:p>
    <w:p w:rsidR="002B60E3" w:rsidRPr="00760847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760847">
        <w:rPr>
          <w:rFonts w:ascii="Times New Roman" w:hAnsi="Times New Roman" w:cs="Times New Roman"/>
          <w:sz w:val="24"/>
          <w:szCs w:val="24"/>
        </w:rPr>
        <w:t>3.1.1.</w:t>
      </w:r>
      <w:r w:rsidRPr="00760847">
        <w:rPr>
          <w:rFonts w:ascii="Times New Roman" w:hAnsi="Times New Roman" w:cs="Times New Roman"/>
          <w:sz w:val="24"/>
          <w:szCs w:val="24"/>
        </w:rPr>
        <w:tab/>
        <w:t>Расчет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760847">
        <w:rPr>
          <w:rFonts w:ascii="Times New Roman" w:hAnsi="Times New Roman" w:cs="Times New Roman"/>
          <w:sz w:val="24"/>
          <w:szCs w:val="24"/>
        </w:rPr>
        <w:t xml:space="preserve"> стоимости разработки проектно-сметной документации</w:t>
      </w:r>
      <w:r>
        <w:rPr>
          <w:rFonts w:ascii="Times New Roman" w:hAnsi="Times New Roman" w:cs="Times New Roman"/>
          <w:sz w:val="24"/>
          <w:szCs w:val="24"/>
        </w:rPr>
        <w:t xml:space="preserve"> (Стадия РП)</w:t>
      </w:r>
      <w:r w:rsidRPr="00760847">
        <w:rPr>
          <w:rFonts w:ascii="Times New Roman" w:hAnsi="Times New Roman" w:cs="Times New Roman"/>
          <w:sz w:val="24"/>
          <w:szCs w:val="24"/>
        </w:rPr>
        <w:t xml:space="preserve"> на стро</w:t>
      </w:r>
      <w:r w:rsidRPr="00760847">
        <w:rPr>
          <w:rFonts w:ascii="Times New Roman" w:hAnsi="Times New Roman" w:cs="Times New Roman"/>
          <w:sz w:val="24"/>
          <w:szCs w:val="24"/>
        </w:rPr>
        <w:t>и</w:t>
      </w:r>
      <w:r w:rsidRPr="00760847">
        <w:rPr>
          <w:rFonts w:ascii="Times New Roman" w:hAnsi="Times New Roman" w:cs="Times New Roman"/>
          <w:sz w:val="24"/>
          <w:szCs w:val="24"/>
        </w:rPr>
        <w:t xml:space="preserve">тельство  (смета № </w:t>
      </w:r>
      <w:r>
        <w:rPr>
          <w:rFonts w:ascii="Times New Roman" w:hAnsi="Times New Roman" w:cs="Times New Roman"/>
          <w:sz w:val="24"/>
          <w:szCs w:val="24"/>
        </w:rPr>
        <w:t>____</w:t>
      </w:r>
      <w:r w:rsidRPr="00760847">
        <w:rPr>
          <w:rFonts w:ascii="Times New Roman" w:hAnsi="Times New Roman" w:cs="Times New Roman"/>
          <w:sz w:val="24"/>
          <w:szCs w:val="24"/>
        </w:rPr>
        <w:t xml:space="preserve"> Приложение №2).</w:t>
      </w:r>
      <w:r>
        <w:rPr>
          <w:rFonts w:ascii="Times New Roman" w:hAnsi="Times New Roman" w:cs="Times New Roman"/>
          <w:sz w:val="24"/>
          <w:szCs w:val="24"/>
        </w:rPr>
        <w:t xml:space="preserve"> – предоставляется Подрядчиком.</w:t>
      </w:r>
    </w:p>
    <w:p w:rsidR="002B60E3" w:rsidRPr="00760847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760847">
        <w:rPr>
          <w:rFonts w:ascii="Times New Roman" w:hAnsi="Times New Roman" w:cs="Times New Roman"/>
          <w:sz w:val="24"/>
          <w:szCs w:val="24"/>
        </w:rPr>
        <w:t>3.2. В случае введения в действие нормативных актов, влияющих на ценообразующие факторы, стоимость продукции, подлежащей сдаче Заказчику после введения в действие этих актов, подлежит пересчету по письменному согласованию с Заказчиком.</w:t>
      </w:r>
    </w:p>
    <w:p w:rsidR="002B60E3" w:rsidRPr="00760847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760847">
        <w:rPr>
          <w:rFonts w:ascii="Times New Roman" w:hAnsi="Times New Roman" w:cs="Times New Roman"/>
          <w:sz w:val="24"/>
          <w:szCs w:val="24"/>
        </w:rPr>
        <w:t>3.3. В стоимости продукции учтены расходы за четыре экземпляра документации. Оплата за дополнительные экземпляры проектно-сметной документации производится Заказчиком по фактическим затратам по предъявлении накладной - счета.</w:t>
      </w:r>
    </w:p>
    <w:p w:rsidR="002B60E3" w:rsidRPr="00760847" w:rsidRDefault="002B60E3" w:rsidP="00DB08A6">
      <w:pPr>
        <w:pStyle w:val="ConsPlusNormal"/>
        <w:spacing w:line="276" w:lineRule="auto"/>
        <w:ind w:left="540" w:hanging="540"/>
        <w:jc w:val="both"/>
        <w:rPr>
          <w:rFonts w:ascii="Times New Roman" w:hAnsi="Times New Roman" w:cs="Times New Roman"/>
          <w:sz w:val="24"/>
          <w:szCs w:val="24"/>
        </w:rPr>
      </w:pPr>
      <w:r w:rsidRPr="00760847">
        <w:rPr>
          <w:rFonts w:ascii="Times New Roman" w:hAnsi="Times New Roman" w:cs="Times New Roman"/>
          <w:sz w:val="24"/>
          <w:szCs w:val="24"/>
        </w:rPr>
        <w:t>3.4. Оплата по договору производится в следующем порядке:</w:t>
      </w:r>
    </w:p>
    <w:p w:rsidR="002B60E3" w:rsidRDefault="002B60E3" w:rsidP="00DB08A6">
      <w:pPr>
        <w:pStyle w:val="ConsPlusNormal"/>
        <w:ind w:left="540" w:hanging="540"/>
        <w:jc w:val="both"/>
        <w:rPr>
          <w:rFonts w:ascii="Times New Roman" w:hAnsi="Times New Roman" w:cs="Times New Roman"/>
          <w:sz w:val="24"/>
          <w:szCs w:val="24"/>
        </w:rPr>
      </w:pPr>
      <w:r w:rsidRPr="00760847">
        <w:rPr>
          <w:rFonts w:ascii="Times New Roman" w:hAnsi="Times New Roman" w:cs="Times New Roman"/>
          <w:sz w:val="24"/>
          <w:szCs w:val="24"/>
        </w:rPr>
        <w:t xml:space="preserve">3.4.1. В течение 5-ти банковских дней с даты получения счета, Заказчик производит авансовый платеж в размере 50 % от договорной цены, </w:t>
      </w:r>
    </w:p>
    <w:p w:rsidR="002B60E3" w:rsidRDefault="002B60E3" w:rsidP="00DB08A6">
      <w:pPr>
        <w:pStyle w:val="ConsPlusNormal"/>
        <w:ind w:left="540" w:hanging="540"/>
        <w:jc w:val="both"/>
        <w:rPr>
          <w:rFonts w:cs="Times New Roman"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3.4.2.</w:t>
      </w:r>
      <w:r w:rsidRPr="00760847">
        <w:rPr>
          <w:rFonts w:ascii="Times New Roman" w:hAnsi="Times New Roman" w:cs="Times New Roman"/>
          <w:sz w:val="24"/>
          <w:szCs w:val="24"/>
        </w:rPr>
        <w:t>Окончательный платеж производится Заказчиком за разработанную проектную докуме</w:t>
      </w:r>
      <w:r w:rsidRPr="00760847">
        <w:rPr>
          <w:rFonts w:ascii="Times New Roman" w:hAnsi="Times New Roman" w:cs="Times New Roman"/>
          <w:sz w:val="24"/>
          <w:szCs w:val="24"/>
        </w:rPr>
        <w:t>н</w:t>
      </w:r>
      <w:r w:rsidRPr="00760847">
        <w:rPr>
          <w:rFonts w:ascii="Times New Roman" w:hAnsi="Times New Roman" w:cs="Times New Roman"/>
          <w:sz w:val="24"/>
          <w:szCs w:val="24"/>
        </w:rPr>
        <w:t>тацию не позднее 5-ти банковских дней с момента подписания Заказчиком акта сдачи - приемки выполненных работ.</w:t>
      </w:r>
    </w:p>
    <w:p w:rsidR="002B60E3" w:rsidRDefault="002B60E3" w:rsidP="00DB08A6">
      <w:pPr>
        <w:spacing w:line="276" w:lineRule="auto"/>
        <w:ind w:firstLine="540"/>
        <w:rPr>
          <w:color w:val="0000FF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9571"/>
      </w:tblGrid>
      <w:tr w:rsidR="002B60E3" w:rsidTr="00D965C8">
        <w:tc>
          <w:tcPr>
            <w:tcW w:w="9571" w:type="dxa"/>
          </w:tcPr>
          <w:p w:rsidR="002B60E3" w:rsidRDefault="002B60E3" w:rsidP="00DB08A6">
            <w:pPr>
              <w:pStyle w:val="ConsPlusNormal"/>
              <w:numPr>
                <w:ilvl w:val="0"/>
                <w:numId w:val="21"/>
              </w:num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СРОКИ, ПОРЯДОК СДАЧИ И ПРИЕМКИ ПРОДУКЦИИ</w:t>
            </w:r>
          </w:p>
          <w:p w:rsidR="002B60E3" w:rsidRDefault="002B60E3" w:rsidP="00DB08A6">
            <w:pPr>
              <w:pStyle w:val="ConsPlusNormal"/>
              <w:spacing w:line="276" w:lineRule="auto"/>
              <w:ind w:left="1300" w:firstLine="0"/>
            </w:pPr>
          </w:p>
        </w:tc>
      </w:tr>
    </w:tbl>
    <w:p w:rsidR="002B60E3" w:rsidRDefault="002B60E3" w:rsidP="00DB08A6">
      <w:pPr>
        <w:spacing w:line="276" w:lineRule="auto"/>
        <w:ind w:left="540" w:hanging="540"/>
      </w:pPr>
      <w:r>
        <w:t>4.1. Срок выполнения проектно-сметной документации составляет 40 календарных дней.</w:t>
      </w:r>
    </w:p>
    <w:p w:rsidR="002B60E3" w:rsidRDefault="002B60E3" w:rsidP="00DB08A6">
      <w:pPr>
        <w:spacing w:line="276" w:lineRule="auto"/>
        <w:ind w:left="540" w:hanging="540"/>
      </w:pPr>
      <w:r>
        <w:t>4.2. Срок, определенный в п. 4.1. определяется с даты поступления авансового платежа, опр</w:t>
      </w:r>
      <w:r>
        <w:t>е</w:t>
      </w:r>
      <w:r>
        <w:t>деленного в п. 3.4.1., на расчетный счет Подрядчика, при наличии согласованных с По</w:t>
      </w:r>
      <w:r>
        <w:t>д</w:t>
      </w:r>
      <w:r>
        <w:t>рядчиком документов, указанных в п. 1.2.</w:t>
      </w:r>
    </w:p>
    <w:p w:rsidR="002B60E3" w:rsidRDefault="002B60E3" w:rsidP="00DB08A6">
      <w:pPr>
        <w:spacing w:line="276" w:lineRule="auto"/>
        <w:ind w:left="540" w:hanging="540"/>
      </w:pPr>
      <w:r>
        <w:t>4.3. В случае несоблюдения Заказчиком установленных сроков:</w:t>
      </w:r>
    </w:p>
    <w:p w:rsidR="002B60E3" w:rsidRDefault="002B60E3" w:rsidP="00DB08A6">
      <w:pPr>
        <w:pStyle w:val="ConsPlusNormal"/>
        <w:spacing w:line="276" w:lineRule="auto"/>
        <w:ind w:left="54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выдачи исходно - разрешительной документации;</w:t>
      </w:r>
    </w:p>
    <w:p w:rsidR="002B60E3" w:rsidRDefault="002B60E3" w:rsidP="00DB08A6">
      <w:pPr>
        <w:pStyle w:val="ConsPlusNormal"/>
        <w:tabs>
          <w:tab w:val="left" w:pos="2415"/>
        </w:tabs>
        <w:spacing w:line="276" w:lineRule="auto"/>
        <w:ind w:left="54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выплаты аванса;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2B60E3" w:rsidRDefault="002B60E3" w:rsidP="00DB08A6">
      <w:pPr>
        <w:pStyle w:val="ConsPlusNormal"/>
        <w:spacing w:line="276" w:lineRule="auto"/>
        <w:ind w:left="54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сроки начала и окончания работ по договору переносятся Подрядчиком в одностороннем порядке на период просрочки исполнения Заказчиком обязательств по договору.</w:t>
      </w:r>
    </w:p>
    <w:p w:rsidR="002B60E3" w:rsidRDefault="002B60E3" w:rsidP="00DB08A6">
      <w:pPr>
        <w:pStyle w:val="ConsPlusNormal"/>
        <w:spacing w:line="276" w:lineRule="auto"/>
        <w:ind w:left="540" w:hanging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4.4. Готовность проектно-сметной документации подтверждается подписанием Заказчиком а</w:t>
      </w:r>
      <w:r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та сдачи - приемки, который оформляется в следующем порядке:</w:t>
      </w:r>
    </w:p>
    <w:p w:rsidR="002B60E3" w:rsidRDefault="002B60E3" w:rsidP="00DB08A6">
      <w:pPr>
        <w:pStyle w:val="ConsPlusNormal"/>
        <w:spacing w:line="276" w:lineRule="auto"/>
        <w:ind w:left="426" w:hanging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4.4.1.</w:t>
      </w:r>
      <w:r>
        <w:rPr>
          <w:rFonts w:ascii="Times New Roman" w:hAnsi="Times New Roman" w:cs="Times New Roman"/>
          <w:sz w:val="24"/>
          <w:szCs w:val="24"/>
        </w:rPr>
        <w:tab/>
        <w:t>В сроки, установленные настоящим договором, Подрядчик передает уполномоченному представителю Заказчика акт сдачи - приемки выполненных работ с приложением одного комплекта готовой проектно-сметной документации. Дата оформления акта является датой выполнения Подрядчиком работ и подтверждает получение Заказчиком разработанной проектно-сметной документации.</w:t>
      </w:r>
    </w:p>
    <w:p w:rsidR="002B60E3" w:rsidRDefault="002B60E3" w:rsidP="00DB08A6">
      <w:pPr>
        <w:pStyle w:val="ConsPlusNormal"/>
        <w:spacing w:line="276" w:lineRule="auto"/>
        <w:ind w:left="540" w:hanging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4.4.2. Приемка работы Заказчиком осуществляется в течение 3-х рабочих дней с момента пол</w:t>
      </w:r>
      <w:r>
        <w:rPr>
          <w:rFonts w:ascii="Times New Roman" w:hAnsi="Times New Roman" w:cs="Times New Roman"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чения проектно-сметной документации.</w:t>
      </w:r>
      <w:r>
        <w:rPr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Датой получения документации считается дата, указанная в почтовом извещении на получение (при отправке почтой), или дата подпис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ния накладной (при доставке нарочным).</w:t>
      </w:r>
    </w:p>
    <w:p w:rsidR="002B60E3" w:rsidRDefault="002B60E3" w:rsidP="00DB08A6">
      <w:pPr>
        <w:pStyle w:val="ConsPlusNormal"/>
        <w:spacing w:line="276" w:lineRule="auto"/>
        <w:ind w:left="54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указанный срок Заказчик обязан подписать акт сдачи - приемки выполненных работ или направить Подрядчику мотивированный отказ от приемки работ.</w:t>
      </w:r>
    </w:p>
    <w:p w:rsidR="002B60E3" w:rsidRDefault="002B60E3" w:rsidP="00DB08A6">
      <w:pPr>
        <w:pStyle w:val="ConsPlusNormal"/>
        <w:spacing w:line="276" w:lineRule="auto"/>
        <w:ind w:left="540" w:hanging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4.4.3. В случае отказа Заказчика от приемки работ Сторонами в течение 2 рабочих дней с м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мента получения Подрядчиком мотивированного отказа составляется двусторонний акт с перечнем необходимых доработок и сроков их выполнения.</w:t>
      </w:r>
    </w:p>
    <w:p w:rsidR="002B60E3" w:rsidRDefault="002B60E3" w:rsidP="00DB08A6">
      <w:pPr>
        <w:pStyle w:val="ConsPlusNormal"/>
        <w:spacing w:line="276" w:lineRule="auto"/>
        <w:ind w:left="540" w:hanging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4.5. Если в процессе разработки проектно-сметной документации выяснится неизбежность п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лучения отрицательного результата или нецелесообразность дальнейшего проведения р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боты, Подрядчик обязан приостановить ее, поставив об этом в известность Заказчика н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медленно.</w:t>
      </w:r>
    </w:p>
    <w:p w:rsidR="002B60E3" w:rsidRDefault="002B60E3" w:rsidP="00DB08A6">
      <w:pPr>
        <w:pStyle w:val="ConsPlusNormal"/>
        <w:spacing w:line="276" w:lineRule="auto"/>
        <w:ind w:left="54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Вопрос о целесообразности продолжения работы решается Сторонами в течение 5 раб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чих дней с момента получения Заказчиком уведомления о приостановлении работ.</w:t>
      </w:r>
    </w:p>
    <w:p w:rsidR="002B60E3" w:rsidRDefault="002B60E3" w:rsidP="00DB08A6">
      <w:pPr>
        <w:pStyle w:val="ConsPlusNormal"/>
        <w:spacing w:line="276" w:lineRule="auto"/>
        <w:ind w:left="540" w:hanging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4.6. В случае досрочного прекращения работ по договору Заказчик обязан принять от Подря</w:t>
      </w:r>
      <w:r>
        <w:rPr>
          <w:rFonts w:ascii="Times New Roman" w:hAnsi="Times New Roman" w:cs="Times New Roman"/>
          <w:sz w:val="24"/>
          <w:szCs w:val="24"/>
        </w:rPr>
        <w:t>д</w:t>
      </w:r>
      <w:r>
        <w:rPr>
          <w:rFonts w:ascii="Times New Roman" w:hAnsi="Times New Roman" w:cs="Times New Roman"/>
          <w:sz w:val="24"/>
          <w:szCs w:val="24"/>
        </w:rPr>
        <w:t>чика по акту разработанную им документацию по «совокупной степени» ее готовности на момент прекращения работ и оплатить ее стоимость за вычетом авансовых платежей. «Совокупная степень» готовности определяется Подрядчиком, согласовывается незав</w:t>
      </w:r>
      <w:r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симым экспертом, выбранным по соглашению обеих сторон, и утверждается Заказчиком.</w:t>
      </w:r>
    </w:p>
    <w:p w:rsidR="002B60E3" w:rsidRDefault="002B60E3" w:rsidP="00DB08A6">
      <w:pPr>
        <w:pStyle w:val="ConsPlusNormal"/>
        <w:spacing w:line="276" w:lineRule="auto"/>
        <w:ind w:left="540" w:hanging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4.7. Внесение изменений и дополнений в проектно-сметную документацию осуществляется Подрядчиком за дополнительную плату на основании дополнительного соглашения к д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говору.</w:t>
      </w:r>
    </w:p>
    <w:p w:rsidR="002B60E3" w:rsidRDefault="002B60E3" w:rsidP="00DB08A6">
      <w:pPr>
        <w:pStyle w:val="ConsPlusNormal"/>
        <w:spacing w:line="276" w:lineRule="auto"/>
        <w:ind w:left="540" w:hanging="540"/>
        <w:jc w:val="both"/>
        <w:rPr>
          <w:rFonts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4.8. При досрочном выполнении Подрядчиком проектных работ Заказчик обязан принять и о</w:t>
      </w:r>
      <w:r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латить эти работы на условиях настоящего договора.</w:t>
      </w:r>
    </w:p>
    <w:p w:rsidR="002B60E3" w:rsidRDefault="002B60E3" w:rsidP="00DB08A6">
      <w:pPr>
        <w:spacing w:line="276" w:lineRule="auto"/>
        <w:ind w:firstLine="540"/>
      </w:pPr>
    </w:p>
    <w:tbl>
      <w:tblPr>
        <w:tblW w:w="0" w:type="auto"/>
        <w:tblInd w:w="108" w:type="dxa"/>
        <w:tblLayout w:type="fixed"/>
        <w:tblLook w:val="0000"/>
      </w:tblPr>
      <w:tblGrid>
        <w:gridCol w:w="9571"/>
      </w:tblGrid>
      <w:tr w:rsidR="002B60E3" w:rsidTr="00D965C8">
        <w:tc>
          <w:tcPr>
            <w:tcW w:w="9571" w:type="dxa"/>
          </w:tcPr>
          <w:p w:rsidR="002B60E3" w:rsidRDefault="002B60E3" w:rsidP="00D965C8">
            <w:pPr>
              <w:pStyle w:val="ConsPlusNormal"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5. ОТВЕТСТВЕННОСТЬ СТОРОН</w:t>
            </w:r>
          </w:p>
          <w:p w:rsidR="002B60E3" w:rsidRDefault="002B60E3" w:rsidP="00D965C8">
            <w:pPr>
              <w:pStyle w:val="ConsPlusNormal"/>
              <w:spacing w:line="276" w:lineRule="auto"/>
              <w:ind w:firstLine="0"/>
              <w:jc w:val="center"/>
            </w:pPr>
          </w:p>
        </w:tc>
      </w:tr>
    </w:tbl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5.1. Стороны несут ответственность за неисполнение или ненадлежащее исполнение своих об</w:t>
      </w:r>
      <w:r>
        <w:rPr>
          <w:rFonts w:ascii="Times New Roman" w:hAnsi="Times New Roman" w:cs="Times New Roman"/>
          <w:sz w:val="24"/>
          <w:szCs w:val="24"/>
        </w:rPr>
        <w:t>я</w:t>
      </w:r>
      <w:r>
        <w:rPr>
          <w:rFonts w:ascii="Times New Roman" w:hAnsi="Times New Roman" w:cs="Times New Roman"/>
          <w:sz w:val="24"/>
          <w:szCs w:val="24"/>
        </w:rPr>
        <w:t>зательств по настоящему договору в соответствии с действующим законодательством Ро</w:t>
      </w:r>
      <w:r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 xml:space="preserve">сийской Федерации. </w:t>
      </w:r>
    </w:p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5.2. Подрядчик несёт ответственность за несоответствие сметной документации техническому заданию на разработку проектной документации или действующим на момент проектир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вания нормативным документам Российской  Федерации, в том числе и те, которые были обнаружены при её реализации, а так же в процессе эксплуатации объекта. При обнаруж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нии несоответствия Подрядчик обязан безвозмездно их устранить, а так же возместить убытки, вызванные несоответствием проектной документации.</w:t>
      </w:r>
    </w:p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5.3. В случае прекращения выполнения своих обязательств по договору Подрядчик обязан оп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вестить об этом Заказчика минимум за две недели в письменном виде, указав причину, в противном случае Подрядчик должен выплатить неустойку Заказчику в размере 5% от стоимости договора.</w:t>
      </w:r>
    </w:p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5.4. Подрядчик не несет ответственность за невыполнение обязательств по настоящему догов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ру, если оно вызвано действием или бездействием Заказчика, повлекшим невыполнение им собственных обязательств по настоящему договору перед Заказчиком.</w:t>
      </w:r>
    </w:p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5.5. При нарушении Заказчиком сроков оплаты разработанной документации он выплачивает Подрядчику пени в размере 0,03% от суммы долга за каждый день просрочки платежа, но не более 25% от суммы долга.</w:t>
      </w:r>
    </w:p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5.6. При нарушении Подрядчиком сроков сдачи разработанной документации, установленных настоящим договором, Подрядчик выплачивает Заказчику пени в размере 0,03% от сто</w:t>
      </w:r>
      <w:r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мости этапа за каждый день просрочки, но не более 25% стоимости работ.</w:t>
      </w:r>
    </w:p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5.7. Разногласия по договору решаются путем переговоров непосредственно между Сторонами. Если согласие не будет достигнуто в течение двух недель, дело будет рассматриваться в Арбитражном суде Кемеровской области.</w:t>
      </w:r>
    </w:p>
    <w:p w:rsidR="002B60E3" w:rsidRDefault="002B60E3" w:rsidP="00DB08A6">
      <w:pPr>
        <w:pStyle w:val="ConsPlusNormal"/>
        <w:spacing w:line="276" w:lineRule="auto"/>
        <w:ind w:left="540" w:hanging="540"/>
        <w:jc w:val="both"/>
        <w:rPr>
          <w:rFonts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5.8. Требование об исполнении, изменении или о расторжении настоящего договора может быть заявлено Стороной в арбитражный суд после получения отказа другой Стороны о выполнении требования либо неполучения ответа на требование в десятидневный срок с момента получения другой Стороной такого требования.</w:t>
      </w:r>
    </w:p>
    <w:p w:rsidR="002B60E3" w:rsidRDefault="002B60E3" w:rsidP="00DB08A6">
      <w:pPr>
        <w:spacing w:line="276" w:lineRule="auto"/>
        <w:ind w:firstLine="540"/>
      </w:pPr>
    </w:p>
    <w:tbl>
      <w:tblPr>
        <w:tblW w:w="0" w:type="auto"/>
        <w:tblInd w:w="108" w:type="dxa"/>
        <w:tblLayout w:type="fixed"/>
        <w:tblLook w:val="0000"/>
      </w:tblPr>
      <w:tblGrid>
        <w:gridCol w:w="9571"/>
      </w:tblGrid>
      <w:tr w:rsidR="002B60E3" w:rsidTr="00D965C8">
        <w:tc>
          <w:tcPr>
            <w:tcW w:w="9571" w:type="dxa"/>
          </w:tcPr>
          <w:p w:rsidR="002B60E3" w:rsidRDefault="002B60E3" w:rsidP="00D965C8">
            <w:pPr>
              <w:pStyle w:val="ConsPlusNormal"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6. ОБСТОЯТЕЛЬСТВА НЕПРЕОДОЛИМОЙ СИЛЫ (ФОРС - МАЖОР)</w:t>
            </w:r>
          </w:p>
          <w:p w:rsidR="002B60E3" w:rsidRDefault="002B60E3" w:rsidP="00D965C8">
            <w:pPr>
              <w:pStyle w:val="ConsPlusNormal"/>
              <w:spacing w:line="276" w:lineRule="auto"/>
              <w:ind w:firstLine="0"/>
              <w:jc w:val="center"/>
            </w:pPr>
          </w:p>
        </w:tc>
      </w:tr>
    </w:tbl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6.1. Стороны освобождаются от ответственности за неисполнение или ненадлежащее исполн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ние обязательств, принятых на себя по настоящему договору, если надлежащее исполнение оказалось невозможным вследствие наступления обстоятельств непреодолимой силы.</w:t>
      </w:r>
    </w:p>
    <w:p w:rsidR="002B60E3" w:rsidRDefault="002B60E3" w:rsidP="00DB08A6">
      <w:pPr>
        <w:pStyle w:val="ConsPlusNormal"/>
        <w:spacing w:line="276" w:lineRule="auto"/>
        <w:ind w:left="426" w:hanging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6.2. Понятием обстоятельств непреодолимой силы охватываются внешние и чрезвычайные события, отсутствовавшие во время подписания настоящего договора и наступившие п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мимо воли и желания Сторон, действия которых Стороны не могли предотвратить мерами и средствами, которые оправданно и целесообразно ожидать от добросовестно действу</w:t>
      </w:r>
      <w:r>
        <w:rPr>
          <w:rFonts w:ascii="Times New Roman" w:hAnsi="Times New Roman" w:cs="Times New Roman"/>
          <w:sz w:val="24"/>
          <w:szCs w:val="24"/>
        </w:rPr>
        <w:t>ю</w:t>
      </w:r>
      <w:r>
        <w:rPr>
          <w:rFonts w:ascii="Times New Roman" w:hAnsi="Times New Roman" w:cs="Times New Roman"/>
          <w:sz w:val="24"/>
          <w:szCs w:val="24"/>
        </w:rPr>
        <w:t>щей Стороны. К подобным обстоятельствам Сторон относят: военные действия, эпидемии, пожары, природные катастрофы, акты и действия государственных органов, делающие н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возможными исполнение обязательств по настоящему договору в соответствии с законным порядком.</w:t>
      </w:r>
    </w:p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6.3. Сторона по настоящему договору, затронутая обстоятельствами непреодолимой силы, должна немедленно известить телеграммой или с помощью факсимильной связи другую Сторону о наступлении, виде и возможной продолжительности действия обстоятельств н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преодолимой силы, препятствующих исполнению договорных обязательств. Если о выш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упомянутых событиях не будет своевременно сообщено, Сторона, затронутая обстоятел</w:t>
      </w:r>
      <w:r>
        <w:rPr>
          <w:rFonts w:ascii="Times New Roman" w:hAnsi="Times New Roman" w:cs="Times New Roman"/>
          <w:sz w:val="24"/>
          <w:szCs w:val="24"/>
        </w:rPr>
        <w:t>ь</w:t>
      </w:r>
      <w:r>
        <w:rPr>
          <w:rFonts w:ascii="Times New Roman" w:hAnsi="Times New Roman" w:cs="Times New Roman"/>
          <w:sz w:val="24"/>
          <w:szCs w:val="24"/>
        </w:rPr>
        <w:t>ством непреодолимой силы, не может на него ссылаться как на основание освобождения от ответственности.</w:t>
      </w:r>
    </w:p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6.4. В период действия обстоятельств непреодолимой силы, которые освобождают Стороны от ответственности, выполнение обязательств приостанавливается, и санкции за неисполн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ние договорных обязательств не применяются.</w:t>
      </w:r>
    </w:p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6.5. Наступление обстоятельств непреодолимой силы при условии, что приняты установленные меры по извещению об этом других Сторон, продлевает срок выполнения договорных об</w:t>
      </w:r>
      <w:r>
        <w:rPr>
          <w:rFonts w:ascii="Times New Roman" w:hAnsi="Times New Roman" w:cs="Times New Roman"/>
          <w:sz w:val="24"/>
          <w:szCs w:val="24"/>
        </w:rPr>
        <w:t>я</w:t>
      </w:r>
      <w:r>
        <w:rPr>
          <w:rFonts w:ascii="Times New Roman" w:hAnsi="Times New Roman" w:cs="Times New Roman"/>
          <w:sz w:val="24"/>
          <w:szCs w:val="24"/>
        </w:rPr>
        <w:t>зательств на период, по своей продолжительности соответствующий продолжительности обстоятельств и разумному сроку для устранения их последствий.</w:t>
      </w:r>
    </w:p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6.6. Если действие обстоятельств непреодолимой силы продолжается более 6 месяцев, Стор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ны должны договориться о судьбе настоящего договора. Если соглашение Сторонами не достигнуто, любая из Сторон вправе в одностороннем порядке расторгнуть настоящий д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говор путем направления заказным письмом другой Стороне соответствующего извещ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ния.</w:t>
      </w:r>
    </w:p>
    <w:tbl>
      <w:tblPr>
        <w:tblW w:w="0" w:type="auto"/>
        <w:tblInd w:w="108" w:type="dxa"/>
        <w:tblLayout w:type="fixed"/>
        <w:tblLook w:val="0000"/>
      </w:tblPr>
      <w:tblGrid>
        <w:gridCol w:w="9571"/>
      </w:tblGrid>
      <w:tr w:rsidR="002B60E3" w:rsidTr="00D965C8">
        <w:tc>
          <w:tcPr>
            <w:tcW w:w="9571" w:type="dxa"/>
          </w:tcPr>
          <w:p w:rsidR="002B60E3" w:rsidRDefault="002B60E3" w:rsidP="00D965C8">
            <w:pPr>
              <w:pStyle w:val="ConsPlusNormal"/>
              <w:spacing w:line="276" w:lineRule="auto"/>
              <w:ind w:firstLine="0"/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7. СРОК ДЕЙСТВИЯ ДОГОВОРА</w:t>
            </w:r>
          </w:p>
        </w:tc>
      </w:tr>
    </w:tbl>
    <w:p w:rsidR="002B60E3" w:rsidRDefault="002B60E3" w:rsidP="00DB08A6">
      <w:pPr>
        <w:pStyle w:val="ConsPlusNormal"/>
        <w:spacing w:line="276" w:lineRule="auto"/>
        <w:ind w:left="540" w:hanging="540"/>
        <w:jc w:val="both"/>
        <w:rPr>
          <w:rFonts w:ascii="Times New Roman" w:hAnsi="Times New Roman" w:cs="Times New Roman"/>
          <w:sz w:val="24"/>
          <w:szCs w:val="24"/>
        </w:rPr>
      </w:pPr>
    </w:p>
    <w:p w:rsidR="002B60E3" w:rsidRDefault="002B60E3" w:rsidP="00DB08A6">
      <w:pPr>
        <w:pStyle w:val="ConsPlusNormal"/>
        <w:spacing w:line="276" w:lineRule="auto"/>
        <w:ind w:left="540" w:hanging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7.1. Срок действия договора устанавливается с момента его подписания обеими Сторонами до полного исполнения Сторонами взаимных обязательств по настоящему договору.</w:t>
      </w:r>
    </w:p>
    <w:p w:rsidR="002B60E3" w:rsidRDefault="002B60E3" w:rsidP="00DB08A6">
      <w:pPr>
        <w:pStyle w:val="ConsPlusNonformat"/>
        <w:widowControl/>
        <w:spacing w:line="276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9571"/>
      </w:tblGrid>
      <w:tr w:rsidR="002B60E3" w:rsidTr="00D965C8">
        <w:tc>
          <w:tcPr>
            <w:tcW w:w="9571" w:type="dxa"/>
          </w:tcPr>
          <w:p w:rsidR="002B60E3" w:rsidRDefault="002B60E3" w:rsidP="00D965C8">
            <w:pPr>
              <w:pStyle w:val="ConsPlusNormal"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8. КОНФИДЕНЦИАЛЬНОСТЬ</w:t>
            </w:r>
          </w:p>
          <w:p w:rsidR="002B60E3" w:rsidRDefault="002B60E3" w:rsidP="00D965C8">
            <w:pPr>
              <w:pStyle w:val="ConsPlusNormal"/>
              <w:spacing w:line="276" w:lineRule="auto"/>
              <w:ind w:firstLine="0"/>
              <w:jc w:val="center"/>
            </w:pPr>
          </w:p>
        </w:tc>
      </w:tr>
    </w:tbl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8.1. Стороны обязуются соблюдать конфиденциальность в отношении информации, получе</w:t>
      </w:r>
      <w:r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ной ими друг от друга или ставшей известной им в ходе выполнения работ по настоящему договору, не открывать и не разглашать в общем или в частности информацию какой-либо третьей стороне без предварительного письменного согласия другой Стороны настоящего договора.</w:t>
      </w:r>
    </w:p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8.2. Требования п. 8.1 настоящего договора не распространяются на случаи раскрытия конф</w:t>
      </w:r>
      <w:r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денциальной информации по запросу уполномоченных организаций в случаях, предусмо</w:t>
      </w:r>
      <w:r>
        <w:rPr>
          <w:rFonts w:ascii="Times New Roman" w:hAnsi="Times New Roman" w:cs="Times New Roman"/>
          <w:sz w:val="24"/>
          <w:szCs w:val="24"/>
        </w:rPr>
        <w:t>т</w:t>
      </w:r>
      <w:r>
        <w:rPr>
          <w:rFonts w:ascii="Times New Roman" w:hAnsi="Times New Roman" w:cs="Times New Roman"/>
          <w:sz w:val="24"/>
          <w:szCs w:val="24"/>
        </w:rPr>
        <w:t>ренных законом.</w:t>
      </w:r>
    </w:p>
    <w:p w:rsidR="002B60E3" w:rsidRDefault="002B60E3" w:rsidP="00DB08A6">
      <w:pPr>
        <w:pStyle w:val="ConsPlusNormal"/>
        <w:spacing w:line="276" w:lineRule="auto"/>
        <w:ind w:left="426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Однако даже в этом случае Стороны обязаны согласовать друг с другом объем и характер предоставляемой информации.</w:t>
      </w:r>
    </w:p>
    <w:p w:rsidR="002B60E3" w:rsidRDefault="002B60E3" w:rsidP="00DB08A6">
      <w:pPr>
        <w:pStyle w:val="ConsPlusNormal"/>
        <w:spacing w:line="276" w:lineRule="auto"/>
        <w:ind w:left="540" w:hanging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8.3. Любой ущерб, причиненный Стороне несоблюдением требований пункта 8.1. настоящего договора, подлежит полному возмещению виновной Стороной.</w:t>
      </w:r>
    </w:p>
    <w:p w:rsidR="002B60E3" w:rsidRDefault="002B60E3" w:rsidP="00DB08A6">
      <w:pPr>
        <w:pStyle w:val="ConsPlusNormal"/>
        <w:spacing w:line="276" w:lineRule="auto"/>
        <w:ind w:left="540" w:hanging="54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9571"/>
      </w:tblGrid>
      <w:tr w:rsidR="002B60E3" w:rsidTr="00D965C8">
        <w:tc>
          <w:tcPr>
            <w:tcW w:w="9571" w:type="dxa"/>
          </w:tcPr>
          <w:p w:rsidR="002B60E3" w:rsidRDefault="002B60E3" w:rsidP="00D965C8">
            <w:pPr>
              <w:pStyle w:val="ConsPlusNormal"/>
              <w:spacing w:line="276" w:lineRule="auto"/>
              <w:ind w:hanging="142"/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9. ПРОЧИЕ УСЛОВИЯ</w:t>
            </w:r>
          </w:p>
        </w:tc>
      </w:tr>
    </w:tbl>
    <w:p w:rsidR="002B60E3" w:rsidRDefault="002B60E3" w:rsidP="00DB08A6">
      <w:pPr>
        <w:pStyle w:val="ConsPlusNormal"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9.1. При отсутствии оплаты или при неполной оплате Заказчик не приобретает предусмотре</w:t>
      </w:r>
      <w:r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ные договором права на использование сметной документации для строительства. В этом случае права на использование сметной документации для строительства, оговоренные н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стоящим договором, остаются за Подрядчиком.</w:t>
      </w:r>
    </w:p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9.2. Все изменения и дополнения к настоящему договору совершаются в письменной форме по взаимному согласию Сторон.</w:t>
      </w:r>
    </w:p>
    <w:p w:rsidR="002B60E3" w:rsidRDefault="002B60E3" w:rsidP="00DB08A6">
      <w:pPr>
        <w:pStyle w:val="ConsPlusNormal"/>
        <w:spacing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9.3. Вопросы, не урегулированные настоящим договором, регламентируются нормами дейс</w:t>
      </w:r>
      <w:r>
        <w:rPr>
          <w:rFonts w:ascii="Times New Roman" w:hAnsi="Times New Roman" w:cs="Times New Roman"/>
          <w:sz w:val="24"/>
          <w:szCs w:val="24"/>
        </w:rPr>
        <w:t>т</w:t>
      </w:r>
      <w:r>
        <w:rPr>
          <w:rFonts w:ascii="Times New Roman" w:hAnsi="Times New Roman" w:cs="Times New Roman"/>
          <w:sz w:val="24"/>
          <w:szCs w:val="24"/>
        </w:rPr>
        <w:t>вующего гражданского законодательства.</w:t>
      </w:r>
    </w:p>
    <w:p w:rsidR="002B60E3" w:rsidRDefault="002B60E3" w:rsidP="00DB08A6">
      <w:pPr>
        <w:pStyle w:val="ConsPlusNormal"/>
        <w:spacing w:line="276" w:lineRule="auto"/>
        <w:ind w:left="540" w:hanging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9.4.  К настоящему договору прилагаются и являются его неотъемлемой частью:</w:t>
      </w:r>
    </w:p>
    <w:p w:rsidR="002B60E3" w:rsidRDefault="002B60E3" w:rsidP="00DB08A6">
      <w:pPr>
        <w:pStyle w:val="ConsPlusNormal"/>
        <w:spacing w:line="276" w:lineRule="auto"/>
        <w:ind w:left="72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B6664">
        <w:rPr>
          <w:rFonts w:ascii="Times New Roman" w:hAnsi="Times New Roman" w:cs="Times New Roman"/>
          <w:sz w:val="24"/>
          <w:szCs w:val="24"/>
        </w:rPr>
        <w:t>Приложение №1- Техническое  задание на разработку проектно-сметной документации на строительство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2B60E3" w:rsidRPr="006B6664" w:rsidRDefault="002B60E3" w:rsidP="00DB08A6">
      <w:pPr>
        <w:pStyle w:val="ConsPlusNormal"/>
        <w:widowControl w:val="0"/>
        <w:numPr>
          <w:ilvl w:val="0"/>
          <w:numId w:val="18"/>
        </w:numPr>
        <w:suppressAutoHyphens/>
        <w:autoSpaceDN/>
        <w:adjustRightInd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B6664">
        <w:rPr>
          <w:rFonts w:ascii="Times New Roman" w:hAnsi="Times New Roman" w:cs="Times New Roman"/>
          <w:sz w:val="24"/>
          <w:szCs w:val="24"/>
        </w:rPr>
        <w:t xml:space="preserve"> «Двух цепная линия электропередачи ВЛИ 0,4 кВ «Комунальщик»»</w:t>
      </w:r>
    </w:p>
    <w:p w:rsidR="002B60E3" w:rsidRPr="006B6664" w:rsidRDefault="002B60E3" w:rsidP="00DB08A6">
      <w:pPr>
        <w:pStyle w:val="ConsPlusNormal"/>
        <w:widowControl w:val="0"/>
        <w:numPr>
          <w:ilvl w:val="0"/>
          <w:numId w:val="18"/>
        </w:numPr>
        <w:suppressAutoHyphens/>
        <w:autoSpaceDN/>
        <w:adjustRightInd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B6664">
        <w:rPr>
          <w:rFonts w:ascii="Times New Roman" w:hAnsi="Times New Roman" w:cs="Times New Roman"/>
          <w:sz w:val="24"/>
          <w:szCs w:val="24"/>
        </w:rPr>
        <w:t>«Одно цепная линия электропередачи ВЛЗ 10 кВ «Комунальщик»»</w:t>
      </w:r>
    </w:p>
    <w:p w:rsidR="002B60E3" w:rsidRPr="006B6664" w:rsidRDefault="002B60E3" w:rsidP="00DB08A6">
      <w:pPr>
        <w:pStyle w:val="ConsPlusNormal"/>
        <w:widowControl w:val="0"/>
        <w:numPr>
          <w:ilvl w:val="0"/>
          <w:numId w:val="18"/>
        </w:numPr>
        <w:suppressAutoHyphens/>
        <w:autoSpaceDN/>
        <w:adjustRightInd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B6664">
        <w:rPr>
          <w:rFonts w:ascii="Times New Roman" w:hAnsi="Times New Roman" w:cs="Times New Roman"/>
          <w:sz w:val="24"/>
          <w:szCs w:val="24"/>
        </w:rPr>
        <w:t>«СТП-10/0,4 кВ «Комунальщик»</w:t>
      </w:r>
    </w:p>
    <w:p w:rsidR="002B60E3" w:rsidRPr="006B6664" w:rsidRDefault="002B60E3" w:rsidP="00DB08A6">
      <w:pPr>
        <w:pStyle w:val="ConsPlusNormal"/>
        <w:widowControl w:val="0"/>
        <w:numPr>
          <w:ilvl w:val="0"/>
          <w:numId w:val="18"/>
        </w:numPr>
        <w:suppressAutoHyphens/>
        <w:autoSpaceDN/>
        <w:adjustRightInd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B6664">
        <w:rPr>
          <w:rFonts w:ascii="Times New Roman" w:hAnsi="Times New Roman" w:cs="Times New Roman"/>
          <w:sz w:val="24"/>
          <w:szCs w:val="24"/>
        </w:rPr>
        <w:t>Интеллектуальная система учета электрической энергии на СТП-10/0,4 кВ «Комунальщик»</w:t>
      </w:r>
    </w:p>
    <w:p w:rsidR="002B60E3" w:rsidRPr="006B6664" w:rsidRDefault="002B60E3" w:rsidP="00D54B6F">
      <w:pPr>
        <w:pStyle w:val="ConsPlusNormal"/>
        <w:numPr>
          <w:ilvl w:val="0"/>
          <w:numId w:val="18"/>
        </w:numPr>
        <w:suppressAutoHyphens/>
        <w:autoSpaceDN/>
        <w:adjustRightInd/>
        <w:spacing w:line="276" w:lineRule="auto"/>
        <w:ind w:left="426" w:hanging="426"/>
        <w:jc w:val="both"/>
      </w:pPr>
      <w:r w:rsidRPr="006B6664">
        <w:rPr>
          <w:rFonts w:ascii="Times New Roman" w:hAnsi="Times New Roman" w:cs="Times New Roman"/>
          <w:sz w:val="24"/>
          <w:szCs w:val="24"/>
        </w:rPr>
        <w:t xml:space="preserve">Приложение №2 - Расчет стоимости разработки проектно-сметной документации на строительство </w:t>
      </w:r>
      <w:r>
        <w:rPr>
          <w:rFonts w:ascii="Times New Roman" w:hAnsi="Times New Roman" w:cs="Times New Roman"/>
          <w:sz w:val="24"/>
          <w:szCs w:val="24"/>
        </w:rPr>
        <w:t>– предоставляются Подрядчиком.</w:t>
      </w:r>
    </w:p>
    <w:p w:rsidR="002B60E3" w:rsidRDefault="002B60E3" w:rsidP="00D54B6F">
      <w:pPr>
        <w:pStyle w:val="ConsPlusNormal"/>
        <w:numPr>
          <w:ilvl w:val="0"/>
          <w:numId w:val="18"/>
        </w:numPr>
        <w:suppressAutoHyphens/>
        <w:autoSpaceDN/>
        <w:adjustRightInd/>
        <w:spacing w:line="276" w:lineRule="auto"/>
        <w:ind w:left="426" w:hanging="426"/>
        <w:jc w:val="both"/>
      </w:pPr>
      <w:r w:rsidRPr="006B6664">
        <w:rPr>
          <w:rFonts w:ascii="Times New Roman" w:hAnsi="Times New Roman" w:cs="Times New Roman"/>
          <w:sz w:val="24"/>
          <w:szCs w:val="24"/>
        </w:rPr>
        <w:t>9.5. Настоящий договор составлен и подписан в двух экземплярах - по одному для каждой Стороны, каждый экземпляр идентичен и имеет одинаковую юридическую силу.</w:t>
      </w:r>
    </w:p>
    <w:p w:rsidR="002B60E3" w:rsidRDefault="002B60E3" w:rsidP="00DB08A6">
      <w:pPr>
        <w:pStyle w:val="ConsPlusNormal"/>
        <w:spacing w:line="276" w:lineRule="auto"/>
        <w:ind w:left="426" w:hanging="426"/>
        <w:jc w:val="both"/>
      </w:pPr>
    </w:p>
    <w:tbl>
      <w:tblPr>
        <w:tblW w:w="0" w:type="auto"/>
        <w:tblInd w:w="-176" w:type="dxa"/>
        <w:tblLayout w:type="fixed"/>
        <w:tblLook w:val="0000"/>
      </w:tblPr>
      <w:tblGrid>
        <w:gridCol w:w="5070"/>
        <w:gridCol w:w="4853"/>
      </w:tblGrid>
      <w:tr w:rsidR="002B60E3" w:rsidRPr="000E1D60" w:rsidTr="00D965C8">
        <w:tc>
          <w:tcPr>
            <w:tcW w:w="5070" w:type="dxa"/>
          </w:tcPr>
          <w:p w:rsidR="002B60E3" w:rsidRPr="000E1D60" w:rsidRDefault="002B60E3" w:rsidP="00D965C8">
            <w:pPr>
              <w:spacing w:line="276" w:lineRule="auto"/>
              <w:rPr>
                <w:b/>
              </w:rPr>
            </w:pPr>
            <w:r>
              <w:rPr>
                <w:b/>
                <w:sz w:val="22"/>
                <w:szCs w:val="22"/>
              </w:rPr>
              <w:t>Заказчик</w:t>
            </w:r>
            <w:r w:rsidRPr="000E1D60">
              <w:rPr>
                <w:b/>
                <w:sz w:val="22"/>
                <w:szCs w:val="22"/>
              </w:rPr>
              <w:t>:</w:t>
            </w:r>
          </w:p>
        </w:tc>
        <w:tc>
          <w:tcPr>
            <w:tcW w:w="4853" w:type="dxa"/>
          </w:tcPr>
          <w:p w:rsidR="002B60E3" w:rsidRPr="000E1D60" w:rsidRDefault="002B60E3" w:rsidP="00D965C8">
            <w:pPr>
              <w:spacing w:line="276" w:lineRule="auto"/>
              <w:rPr>
                <w:b/>
                <w:color w:val="000000"/>
              </w:rPr>
            </w:pPr>
            <w:r w:rsidRPr="000E1D60">
              <w:rPr>
                <w:b/>
                <w:color w:val="000000"/>
                <w:sz w:val="22"/>
                <w:szCs w:val="22"/>
              </w:rPr>
              <w:t>Подрядчик:</w:t>
            </w:r>
          </w:p>
        </w:tc>
      </w:tr>
      <w:tr w:rsidR="002B60E3" w:rsidRPr="000E1D60" w:rsidTr="00D965C8">
        <w:tc>
          <w:tcPr>
            <w:tcW w:w="5070" w:type="dxa"/>
          </w:tcPr>
          <w:p w:rsidR="002B60E3" w:rsidRPr="001F5AE7" w:rsidRDefault="002B60E3" w:rsidP="00D965C8">
            <w:pPr>
              <w:pStyle w:val="P1"/>
              <w:spacing w:line="276" w:lineRule="auto"/>
              <w:rPr>
                <w:b/>
              </w:rPr>
            </w:pPr>
            <w:r w:rsidRPr="001F5AE7">
              <w:rPr>
                <w:b/>
              </w:rPr>
              <w:t>ООО «ОЭСК»</w:t>
            </w:r>
          </w:p>
          <w:p w:rsidR="002B60E3" w:rsidRDefault="002B60E3" w:rsidP="00D965C8">
            <w:pPr>
              <w:pStyle w:val="P1"/>
              <w:spacing w:line="276" w:lineRule="auto"/>
            </w:pPr>
            <w:r w:rsidRPr="003944D2">
              <w:rPr>
                <w:rStyle w:val="T1"/>
              </w:rPr>
              <w:t>Юридический и почтовый адрес:</w:t>
            </w:r>
            <w:r>
              <w:rPr>
                <w:rStyle w:val="T1"/>
              </w:rPr>
              <w:t xml:space="preserve"> </w:t>
            </w:r>
            <w:r>
              <w:t xml:space="preserve">653047, Кемеровская область, город Прокопьевск, ул. Гайдара, д. 43,помещение 1п </w:t>
            </w:r>
          </w:p>
          <w:p w:rsidR="002B60E3" w:rsidRPr="003944D2" w:rsidRDefault="002B60E3" w:rsidP="00D965C8">
            <w:pPr>
              <w:pStyle w:val="P2"/>
              <w:spacing w:line="276" w:lineRule="auto"/>
              <w:rPr>
                <w:b w:val="0"/>
              </w:rPr>
            </w:pPr>
            <w:r w:rsidRPr="003944D2">
              <w:rPr>
                <w:b w:val="0"/>
              </w:rPr>
              <w:t xml:space="preserve">ИНН </w:t>
            </w:r>
            <w:r w:rsidRPr="003944D2">
              <w:rPr>
                <w:rStyle w:val="T2"/>
                <w:b w:val="0"/>
              </w:rPr>
              <w:t>4223052779</w:t>
            </w:r>
          </w:p>
          <w:p w:rsidR="002B60E3" w:rsidRPr="003944D2" w:rsidRDefault="002B60E3" w:rsidP="00D965C8">
            <w:pPr>
              <w:pStyle w:val="P2"/>
              <w:spacing w:line="276" w:lineRule="auto"/>
              <w:rPr>
                <w:b w:val="0"/>
              </w:rPr>
            </w:pPr>
            <w:r w:rsidRPr="003944D2">
              <w:rPr>
                <w:b w:val="0"/>
              </w:rPr>
              <w:t xml:space="preserve">КПП </w:t>
            </w:r>
            <w:r w:rsidRPr="003944D2">
              <w:rPr>
                <w:rStyle w:val="T2"/>
                <w:b w:val="0"/>
              </w:rPr>
              <w:t>422301001</w:t>
            </w:r>
          </w:p>
          <w:p w:rsidR="002B60E3" w:rsidRPr="003944D2" w:rsidRDefault="002B60E3" w:rsidP="00D965C8">
            <w:pPr>
              <w:pStyle w:val="P2"/>
              <w:spacing w:line="276" w:lineRule="auto"/>
              <w:rPr>
                <w:rStyle w:val="T2"/>
                <w:b w:val="0"/>
              </w:rPr>
            </w:pPr>
            <w:r w:rsidRPr="003944D2">
              <w:rPr>
                <w:b w:val="0"/>
              </w:rPr>
              <w:t xml:space="preserve">ОГРН </w:t>
            </w:r>
            <w:r w:rsidRPr="003944D2">
              <w:rPr>
                <w:rStyle w:val="T2"/>
                <w:b w:val="0"/>
              </w:rPr>
              <w:t>1094223000519  05.02.2009 г.</w:t>
            </w:r>
          </w:p>
          <w:p w:rsidR="002B60E3" w:rsidRPr="003944D2" w:rsidRDefault="002B60E3" w:rsidP="00D965C8">
            <w:pPr>
              <w:pStyle w:val="P2"/>
              <w:spacing w:line="276" w:lineRule="auto"/>
              <w:rPr>
                <w:rStyle w:val="T2"/>
                <w:b w:val="0"/>
              </w:rPr>
            </w:pPr>
            <w:r w:rsidRPr="003944D2">
              <w:rPr>
                <w:rStyle w:val="T2"/>
                <w:b w:val="0"/>
              </w:rPr>
              <w:t>ОКВЭД 40.10.2</w:t>
            </w:r>
          </w:p>
          <w:p w:rsidR="002B60E3" w:rsidRPr="003944D2" w:rsidRDefault="002B60E3" w:rsidP="00D965C8">
            <w:pPr>
              <w:pStyle w:val="P2"/>
              <w:spacing w:line="276" w:lineRule="auto"/>
              <w:rPr>
                <w:b w:val="0"/>
              </w:rPr>
            </w:pPr>
            <w:r w:rsidRPr="003944D2">
              <w:rPr>
                <w:rStyle w:val="T2"/>
                <w:b w:val="0"/>
              </w:rPr>
              <w:t>ОКПО 89915364</w:t>
            </w:r>
          </w:p>
          <w:p w:rsidR="002B60E3" w:rsidRPr="003944D2" w:rsidRDefault="002B60E3" w:rsidP="00D965C8">
            <w:pPr>
              <w:spacing w:line="276" w:lineRule="auto"/>
              <w:rPr>
                <w:iCs/>
                <w:lang w:eastAsia="ar-SA"/>
              </w:rPr>
            </w:pPr>
            <w:r>
              <w:rPr>
                <w:iCs/>
                <w:lang w:eastAsia="ar-SA"/>
              </w:rPr>
              <w:t>Банк «Левобережный» (П</w:t>
            </w:r>
            <w:r w:rsidRPr="003944D2">
              <w:rPr>
                <w:iCs/>
                <w:lang w:eastAsia="ar-SA"/>
              </w:rPr>
              <w:t>АО)</w:t>
            </w:r>
          </w:p>
          <w:p w:rsidR="002B60E3" w:rsidRDefault="002B60E3" w:rsidP="00D965C8">
            <w:pPr>
              <w:tabs>
                <w:tab w:val="left" w:pos="2420"/>
              </w:tabs>
              <w:spacing w:line="276" w:lineRule="auto"/>
              <w:rPr>
                <w:b/>
                <w:iCs/>
                <w:lang w:eastAsia="ar-SA"/>
              </w:rPr>
            </w:pPr>
            <w:r>
              <w:rPr>
                <w:iCs/>
                <w:lang w:eastAsia="ar-SA"/>
              </w:rPr>
              <w:t xml:space="preserve">Р/с:  </w:t>
            </w:r>
            <w:r w:rsidRPr="003944D2">
              <w:rPr>
                <w:iCs/>
                <w:lang w:eastAsia="ar-SA"/>
              </w:rPr>
              <w:t>40702810509590000018</w:t>
            </w:r>
          </w:p>
          <w:p w:rsidR="002B60E3" w:rsidRPr="003944D2" w:rsidRDefault="002B60E3" w:rsidP="00D965C8">
            <w:pPr>
              <w:spacing w:line="276" w:lineRule="auto"/>
              <w:rPr>
                <w:iCs/>
                <w:lang w:eastAsia="ar-SA"/>
              </w:rPr>
            </w:pPr>
            <w:r>
              <w:rPr>
                <w:iCs/>
                <w:lang w:eastAsia="ar-SA"/>
              </w:rPr>
              <w:t xml:space="preserve">БИК:    </w:t>
            </w:r>
            <w:r w:rsidRPr="003944D2">
              <w:rPr>
                <w:iCs/>
                <w:lang w:eastAsia="ar-SA"/>
              </w:rPr>
              <w:t>045004850</w:t>
            </w:r>
          </w:p>
          <w:p w:rsidR="002B60E3" w:rsidRPr="003944D2" w:rsidRDefault="002B60E3" w:rsidP="00D965C8">
            <w:pPr>
              <w:spacing w:line="276" w:lineRule="auto"/>
              <w:rPr>
                <w:iCs/>
                <w:lang w:eastAsia="ar-SA"/>
              </w:rPr>
            </w:pPr>
            <w:r>
              <w:rPr>
                <w:iCs/>
                <w:lang w:eastAsia="ar-SA"/>
              </w:rPr>
              <w:t xml:space="preserve">К/с:  </w:t>
            </w:r>
            <w:r w:rsidRPr="003944D2">
              <w:rPr>
                <w:iCs/>
                <w:lang w:eastAsia="ar-SA"/>
              </w:rPr>
              <w:t>30101810100000000850</w:t>
            </w:r>
          </w:p>
          <w:p w:rsidR="002B60E3" w:rsidRPr="000E1D60" w:rsidRDefault="002B60E3" w:rsidP="00D965C8">
            <w:pPr>
              <w:pStyle w:val="af7"/>
              <w:tabs>
                <w:tab w:val="left" w:pos="675"/>
                <w:tab w:val="left" w:pos="4570"/>
              </w:tabs>
              <w:spacing w:line="276" w:lineRule="auto"/>
              <w:ind w:right="125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4853" w:type="dxa"/>
          </w:tcPr>
          <w:p w:rsidR="002B60E3" w:rsidRPr="0049024C" w:rsidRDefault="002B60E3" w:rsidP="000773CD">
            <w:pPr>
              <w:rPr>
                <w:b/>
              </w:rPr>
            </w:pPr>
            <w:r w:rsidRPr="0049024C">
              <w:rPr>
                <w:b/>
              </w:rPr>
              <w:t>ООО «КПО»</w:t>
            </w:r>
          </w:p>
          <w:p w:rsidR="002B60E3" w:rsidRPr="0049024C" w:rsidRDefault="002B60E3" w:rsidP="000773CD">
            <w:pPr>
              <w:ind w:left="21"/>
            </w:pPr>
            <w:r w:rsidRPr="0049024C">
              <w:rPr>
                <w:b/>
              </w:rPr>
              <w:t>Юридический и почтовый адрес:</w:t>
            </w:r>
            <w:r w:rsidRPr="0049024C">
              <w:t xml:space="preserve">  653033, </w:t>
            </w:r>
          </w:p>
          <w:p w:rsidR="002B60E3" w:rsidRPr="0049024C" w:rsidRDefault="002B60E3" w:rsidP="000773CD">
            <w:pPr>
              <w:ind w:left="21"/>
            </w:pPr>
            <w:r w:rsidRPr="0049024C">
              <w:t xml:space="preserve">Кемеровская область,   г. Прокопьевск, </w:t>
            </w:r>
          </w:p>
          <w:p w:rsidR="002B60E3" w:rsidRPr="0049024C" w:rsidRDefault="002B60E3" w:rsidP="000773CD">
            <w:pPr>
              <w:ind w:left="21"/>
            </w:pPr>
            <w:r w:rsidRPr="0049024C">
              <w:t>ул. Петренко, 13</w:t>
            </w:r>
          </w:p>
          <w:p w:rsidR="002B60E3" w:rsidRPr="0049024C" w:rsidRDefault="002B60E3" w:rsidP="000773CD">
            <w:pPr>
              <w:ind w:left="21"/>
              <w:jc w:val="left"/>
            </w:pPr>
            <w:r w:rsidRPr="0049024C">
              <w:t xml:space="preserve">ИНН 4223058731 </w:t>
            </w:r>
          </w:p>
          <w:p w:rsidR="002B60E3" w:rsidRPr="0049024C" w:rsidRDefault="002B60E3" w:rsidP="000773CD">
            <w:pPr>
              <w:ind w:left="21"/>
            </w:pPr>
            <w:r w:rsidRPr="0049024C">
              <w:t>КПП 422301001</w:t>
            </w:r>
          </w:p>
          <w:p w:rsidR="002B60E3" w:rsidRPr="0049024C" w:rsidRDefault="002B60E3" w:rsidP="000773CD">
            <w:pPr>
              <w:ind w:left="21"/>
            </w:pPr>
            <w:r w:rsidRPr="0049024C">
              <w:t>ОГРН 1124223003398</w:t>
            </w:r>
          </w:p>
          <w:p w:rsidR="002B60E3" w:rsidRPr="0049024C" w:rsidRDefault="002B60E3" w:rsidP="000773CD">
            <w:pPr>
              <w:ind w:left="21"/>
              <w:rPr>
                <w:bCs/>
              </w:rPr>
            </w:pPr>
            <w:r w:rsidRPr="0049024C">
              <w:rPr>
                <w:bCs/>
              </w:rPr>
              <w:t>ОКВЭД ОК 29-2014</w:t>
            </w:r>
          </w:p>
          <w:p w:rsidR="002B60E3" w:rsidRPr="0049024C" w:rsidRDefault="002B60E3" w:rsidP="000773CD">
            <w:pPr>
              <w:ind w:left="21"/>
            </w:pPr>
            <w:r w:rsidRPr="0049024C">
              <w:rPr>
                <w:bCs/>
              </w:rPr>
              <w:t>ОКПО 10912877</w:t>
            </w:r>
          </w:p>
          <w:p w:rsidR="002B60E3" w:rsidRPr="0049024C" w:rsidRDefault="002B60E3" w:rsidP="000773CD">
            <w:pPr>
              <w:ind w:left="21"/>
              <w:rPr>
                <w:bCs/>
              </w:rPr>
            </w:pPr>
            <w:r w:rsidRPr="0049024C">
              <w:rPr>
                <w:bCs/>
              </w:rPr>
              <w:t xml:space="preserve">Кемеровское отделение №8615 </w:t>
            </w:r>
          </w:p>
          <w:p w:rsidR="002B60E3" w:rsidRPr="0049024C" w:rsidRDefault="002B60E3" w:rsidP="000773CD">
            <w:pPr>
              <w:ind w:left="21"/>
              <w:rPr>
                <w:bCs/>
              </w:rPr>
            </w:pPr>
            <w:r w:rsidRPr="0049024C">
              <w:rPr>
                <w:bCs/>
              </w:rPr>
              <w:t xml:space="preserve">ПАО  Сбербанк России г. Кемерово                                                                                                                         </w:t>
            </w:r>
          </w:p>
          <w:p w:rsidR="002B60E3" w:rsidRDefault="002B60E3" w:rsidP="000773CD">
            <w:pPr>
              <w:ind w:left="21"/>
            </w:pPr>
            <w:r w:rsidRPr="000773CD">
              <w:t xml:space="preserve">Р/с  40702810326210098093 </w:t>
            </w:r>
          </w:p>
          <w:p w:rsidR="002B60E3" w:rsidRPr="0049024C" w:rsidRDefault="002B60E3" w:rsidP="000773CD">
            <w:r w:rsidRPr="0049024C">
              <w:t>БИК 043207612</w:t>
            </w:r>
          </w:p>
          <w:p w:rsidR="002B60E3" w:rsidRPr="0049024C" w:rsidRDefault="002B60E3" w:rsidP="000773CD">
            <w:pPr>
              <w:ind w:left="21"/>
            </w:pPr>
            <w:r w:rsidRPr="0049024C">
              <w:t>К/с  30101810200000000612</w:t>
            </w:r>
          </w:p>
          <w:p w:rsidR="002B60E3" w:rsidRPr="0049024C" w:rsidRDefault="002B60E3" w:rsidP="000773CD">
            <w:pPr>
              <w:ind w:left="21"/>
            </w:pPr>
          </w:p>
        </w:tc>
      </w:tr>
      <w:tr w:rsidR="002B60E3" w:rsidRPr="000E1D60" w:rsidTr="00D965C8">
        <w:tc>
          <w:tcPr>
            <w:tcW w:w="5070" w:type="dxa"/>
          </w:tcPr>
          <w:p w:rsidR="002B60E3" w:rsidRPr="00C67695" w:rsidRDefault="002B60E3" w:rsidP="00C67695">
            <w:pPr>
              <w:spacing w:line="276" w:lineRule="auto"/>
              <w:rPr>
                <w:color w:val="000000"/>
              </w:rPr>
            </w:pPr>
            <w:r w:rsidRPr="00C67695">
              <w:rPr>
                <w:b/>
              </w:rPr>
              <w:t>Заказчик:</w:t>
            </w:r>
          </w:p>
          <w:p w:rsidR="002B60E3" w:rsidRPr="00C67695" w:rsidRDefault="002B60E3" w:rsidP="00C67695">
            <w:pPr>
              <w:spacing w:line="276" w:lineRule="auto"/>
              <w:ind w:left="21"/>
              <w:rPr>
                <w:color w:val="000000"/>
              </w:rPr>
            </w:pPr>
            <w:r w:rsidRPr="00C67695">
              <w:rPr>
                <w:color w:val="000000"/>
              </w:rPr>
              <w:t xml:space="preserve"> Генеральный директор</w:t>
            </w:r>
          </w:p>
          <w:p w:rsidR="002B60E3" w:rsidRPr="00C67695" w:rsidRDefault="002B60E3" w:rsidP="00C67695">
            <w:pPr>
              <w:spacing w:line="276" w:lineRule="auto"/>
              <w:ind w:left="21"/>
              <w:rPr>
                <w:color w:val="000000"/>
              </w:rPr>
            </w:pPr>
          </w:p>
          <w:p w:rsidR="002B60E3" w:rsidRPr="00C67695" w:rsidRDefault="002B60E3" w:rsidP="00C67695">
            <w:pPr>
              <w:spacing w:line="276" w:lineRule="auto"/>
              <w:ind w:left="21"/>
              <w:rPr>
                <w:color w:val="000000"/>
              </w:rPr>
            </w:pPr>
            <w:r w:rsidRPr="00C67695">
              <w:rPr>
                <w:color w:val="000000"/>
              </w:rPr>
              <w:t>____________________ / А.А. Фомичев /</w:t>
            </w:r>
          </w:p>
          <w:p w:rsidR="002B60E3" w:rsidRPr="00C67695" w:rsidRDefault="002B60E3" w:rsidP="00C67695">
            <w:pPr>
              <w:spacing w:line="276" w:lineRule="auto"/>
              <w:ind w:left="21"/>
              <w:rPr>
                <w:color w:val="000000"/>
              </w:rPr>
            </w:pPr>
            <w:r w:rsidRPr="00C67695">
              <w:rPr>
                <w:color w:val="000000"/>
              </w:rPr>
              <w:t>м.п.</w:t>
            </w:r>
          </w:p>
          <w:p w:rsidR="002B60E3" w:rsidRPr="00C67695" w:rsidRDefault="002B60E3" w:rsidP="00C67695">
            <w:pPr>
              <w:spacing w:line="276" w:lineRule="auto"/>
              <w:ind w:left="21"/>
              <w:rPr>
                <w:color w:val="000000"/>
              </w:rPr>
            </w:pPr>
          </w:p>
          <w:p w:rsidR="002B60E3" w:rsidRPr="00C67695" w:rsidRDefault="002B60E3" w:rsidP="00C67695">
            <w:pPr>
              <w:spacing w:line="276" w:lineRule="auto"/>
              <w:rPr>
                <w:b/>
                <w:color w:val="000000"/>
              </w:rPr>
            </w:pPr>
            <w:r w:rsidRPr="00C67695">
              <w:rPr>
                <w:color w:val="000000"/>
              </w:rPr>
              <w:t>«____» _______________ 2019г.</w:t>
            </w:r>
          </w:p>
        </w:tc>
        <w:tc>
          <w:tcPr>
            <w:tcW w:w="4853" w:type="dxa"/>
          </w:tcPr>
          <w:p w:rsidR="002B60E3" w:rsidRPr="00C67695" w:rsidRDefault="002B60E3" w:rsidP="00C67695">
            <w:pPr>
              <w:spacing w:line="276" w:lineRule="auto"/>
              <w:ind w:left="21"/>
              <w:rPr>
                <w:color w:val="000000"/>
              </w:rPr>
            </w:pPr>
            <w:r w:rsidRPr="00C67695">
              <w:rPr>
                <w:b/>
                <w:color w:val="000000"/>
              </w:rPr>
              <w:t>Подрядчик:</w:t>
            </w:r>
          </w:p>
          <w:p w:rsidR="002B60E3" w:rsidRPr="00C67695" w:rsidRDefault="002B60E3" w:rsidP="00C67695">
            <w:pPr>
              <w:spacing w:line="276" w:lineRule="auto"/>
              <w:ind w:left="21"/>
              <w:rPr>
                <w:color w:val="000000"/>
              </w:rPr>
            </w:pPr>
            <w:r w:rsidRPr="00C67695">
              <w:rPr>
                <w:color w:val="000000"/>
              </w:rPr>
              <w:t>Директор</w:t>
            </w:r>
          </w:p>
          <w:p w:rsidR="002B60E3" w:rsidRPr="00C67695" w:rsidRDefault="002B60E3" w:rsidP="00C67695">
            <w:pPr>
              <w:spacing w:line="276" w:lineRule="auto"/>
              <w:ind w:left="21"/>
              <w:rPr>
                <w:color w:val="000000"/>
              </w:rPr>
            </w:pPr>
          </w:p>
          <w:p w:rsidR="002B60E3" w:rsidRPr="00C67695" w:rsidRDefault="002B60E3" w:rsidP="00C67695">
            <w:pPr>
              <w:spacing w:line="276" w:lineRule="auto"/>
              <w:ind w:left="21"/>
              <w:rPr>
                <w:color w:val="000000"/>
              </w:rPr>
            </w:pPr>
            <w:r w:rsidRPr="00C67695">
              <w:rPr>
                <w:color w:val="000000"/>
              </w:rPr>
              <w:t>____________________ /</w:t>
            </w:r>
            <w:r w:rsidRPr="00C67695">
              <w:t xml:space="preserve"> </w:t>
            </w:r>
            <w:r w:rsidRPr="00C67695">
              <w:rPr>
                <w:color w:val="000000"/>
              </w:rPr>
              <w:t>Н.В.Хохлов  /</w:t>
            </w:r>
          </w:p>
          <w:p w:rsidR="002B60E3" w:rsidRPr="00C67695" w:rsidRDefault="002B60E3" w:rsidP="00C67695">
            <w:pPr>
              <w:spacing w:line="276" w:lineRule="auto"/>
              <w:ind w:left="21"/>
              <w:rPr>
                <w:color w:val="000000"/>
              </w:rPr>
            </w:pPr>
            <w:r w:rsidRPr="00C67695">
              <w:rPr>
                <w:color w:val="000000"/>
              </w:rPr>
              <w:t>м.п.</w:t>
            </w:r>
          </w:p>
          <w:p w:rsidR="002B60E3" w:rsidRPr="00C67695" w:rsidRDefault="002B60E3" w:rsidP="00C67695">
            <w:pPr>
              <w:spacing w:line="276" w:lineRule="auto"/>
              <w:rPr>
                <w:color w:val="000000"/>
              </w:rPr>
            </w:pPr>
          </w:p>
          <w:p w:rsidR="002B60E3" w:rsidRPr="00C67695" w:rsidRDefault="002B60E3" w:rsidP="00C67695">
            <w:pPr>
              <w:spacing w:line="276" w:lineRule="auto"/>
              <w:ind w:left="21"/>
            </w:pPr>
            <w:r w:rsidRPr="00C67695">
              <w:rPr>
                <w:color w:val="000000"/>
              </w:rPr>
              <w:t>«____» _______________ 2019г.</w:t>
            </w:r>
          </w:p>
        </w:tc>
      </w:tr>
    </w:tbl>
    <w:p w:rsidR="002B60E3" w:rsidRPr="000D69ED" w:rsidRDefault="002B60E3" w:rsidP="001D3E61"/>
    <w:p w:rsidR="002B60E3" w:rsidRPr="00CF689B" w:rsidRDefault="002B60E3" w:rsidP="00576AA3">
      <w:pPr>
        <w:tabs>
          <w:tab w:val="left" w:pos="5670"/>
        </w:tabs>
        <w:spacing w:after="0"/>
      </w:pPr>
    </w:p>
    <w:p w:rsidR="002B60E3" w:rsidRDefault="002B60E3" w:rsidP="00576AA3">
      <w:pPr>
        <w:tabs>
          <w:tab w:val="left" w:pos="5670"/>
        </w:tabs>
        <w:spacing w:after="0"/>
        <w:rPr>
          <w:sz w:val="26"/>
          <w:szCs w:val="26"/>
        </w:rPr>
      </w:pPr>
    </w:p>
    <w:p w:rsidR="002B60E3" w:rsidRDefault="002B60E3" w:rsidP="00576AA3">
      <w:pPr>
        <w:tabs>
          <w:tab w:val="left" w:pos="5670"/>
        </w:tabs>
        <w:spacing w:after="0"/>
        <w:rPr>
          <w:sz w:val="26"/>
          <w:szCs w:val="26"/>
        </w:rPr>
      </w:pPr>
    </w:p>
    <w:p w:rsidR="002B60E3" w:rsidRDefault="002B60E3" w:rsidP="00576AA3">
      <w:pPr>
        <w:tabs>
          <w:tab w:val="left" w:pos="5670"/>
        </w:tabs>
        <w:spacing w:after="0"/>
        <w:rPr>
          <w:sz w:val="26"/>
          <w:szCs w:val="26"/>
        </w:rPr>
      </w:pPr>
    </w:p>
    <w:p w:rsidR="002B60E3" w:rsidRDefault="002B60E3" w:rsidP="00576AA3">
      <w:pPr>
        <w:tabs>
          <w:tab w:val="left" w:pos="5670"/>
        </w:tabs>
        <w:spacing w:after="0"/>
        <w:rPr>
          <w:sz w:val="26"/>
          <w:szCs w:val="26"/>
        </w:rPr>
      </w:pPr>
    </w:p>
    <w:p w:rsidR="002B60E3" w:rsidRDefault="002B60E3" w:rsidP="00576AA3">
      <w:pPr>
        <w:tabs>
          <w:tab w:val="left" w:pos="5670"/>
        </w:tabs>
        <w:spacing w:after="0"/>
        <w:rPr>
          <w:sz w:val="26"/>
          <w:szCs w:val="26"/>
        </w:rPr>
      </w:pPr>
    </w:p>
    <w:p w:rsidR="002B60E3" w:rsidRDefault="002B60E3" w:rsidP="00576AA3">
      <w:pPr>
        <w:tabs>
          <w:tab w:val="left" w:pos="5670"/>
        </w:tabs>
        <w:spacing w:after="0"/>
        <w:rPr>
          <w:sz w:val="26"/>
          <w:szCs w:val="26"/>
        </w:rPr>
      </w:pPr>
    </w:p>
    <w:p w:rsidR="002B60E3" w:rsidRDefault="002B60E3" w:rsidP="00576AA3">
      <w:pPr>
        <w:tabs>
          <w:tab w:val="left" w:pos="5670"/>
        </w:tabs>
        <w:spacing w:after="0"/>
        <w:rPr>
          <w:sz w:val="26"/>
          <w:szCs w:val="26"/>
        </w:rPr>
      </w:pPr>
    </w:p>
    <w:p w:rsidR="002B60E3" w:rsidRDefault="002B60E3" w:rsidP="00576AA3">
      <w:pPr>
        <w:tabs>
          <w:tab w:val="left" w:pos="5670"/>
        </w:tabs>
        <w:spacing w:after="0"/>
        <w:rPr>
          <w:sz w:val="26"/>
          <w:szCs w:val="26"/>
        </w:rPr>
      </w:pPr>
    </w:p>
    <w:p w:rsidR="002B60E3" w:rsidRDefault="002B60E3" w:rsidP="00576AA3">
      <w:pPr>
        <w:tabs>
          <w:tab w:val="left" w:pos="5670"/>
        </w:tabs>
        <w:spacing w:after="0"/>
        <w:rPr>
          <w:sz w:val="26"/>
          <w:szCs w:val="26"/>
        </w:rPr>
      </w:pPr>
    </w:p>
    <w:p w:rsidR="002B60E3" w:rsidRDefault="002B60E3" w:rsidP="001D3E61">
      <w:pPr>
        <w:tabs>
          <w:tab w:val="left" w:pos="5670"/>
        </w:tabs>
        <w:spacing w:after="0"/>
        <w:jc w:val="center"/>
        <w:rPr>
          <w:b/>
        </w:rPr>
      </w:pPr>
    </w:p>
    <w:p w:rsidR="002B60E3" w:rsidRDefault="002B60E3" w:rsidP="001D3E61">
      <w:pPr>
        <w:tabs>
          <w:tab w:val="left" w:pos="5670"/>
        </w:tabs>
        <w:spacing w:after="0"/>
        <w:jc w:val="center"/>
        <w:rPr>
          <w:b/>
        </w:rPr>
      </w:pPr>
    </w:p>
    <w:p w:rsidR="002B60E3" w:rsidRDefault="002B60E3" w:rsidP="001D3E61">
      <w:pPr>
        <w:tabs>
          <w:tab w:val="left" w:pos="5670"/>
        </w:tabs>
        <w:spacing w:after="0"/>
        <w:jc w:val="center"/>
        <w:rPr>
          <w:b/>
        </w:rPr>
      </w:pPr>
    </w:p>
    <w:p w:rsidR="002B60E3" w:rsidRDefault="002B60E3" w:rsidP="001D3E61">
      <w:pPr>
        <w:tabs>
          <w:tab w:val="left" w:pos="5670"/>
        </w:tabs>
        <w:spacing w:after="0"/>
        <w:jc w:val="center"/>
        <w:rPr>
          <w:b/>
        </w:rPr>
      </w:pPr>
    </w:p>
    <w:p w:rsidR="002B60E3" w:rsidRDefault="002B60E3" w:rsidP="001D3E61">
      <w:pPr>
        <w:tabs>
          <w:tab w:val="left" w:pos="5670"/>
        </w:tabs>
        <w:spacing w:after="0"/>
        <w:jc w:val="center"/>
        <w:rPr>
          <w:b/>
        </w:rPr>
      </w:pPr>
    </w:p>
    <w:p w:rsidR="002B60E3" w:rsidRDefault="002B60E3" w:rsidP="001D3E61">
      <w:pPr>
        <w:tabs>
          <w:tab w:val="left" w:pos="5670"/>
        </w:tabs>
        <w:spacing w:after="0"/>
        <w:jc w:val="center"/>
        <w:rPr>
          <w:b/>
        </w:rPr>
      </w:pPr>
    </w:p>
    <w:p w:rsidR="002B60E3" w:rsidRDefault="002B60E3" w:rsidP="001D3E61">
      <w:pPr>
        <w:tabs>
          <w:tab w:val="left" w:pos="5670"/>
        </w:tabs>
        <w:spacing w:after="0"/>
        <w:jc w:val="center"/>
        <w:rPr>
          <w:b/>
        </w:rPr>
      </w:pPr>
    </w:p>
    <w:p w:rsidR="002B60E3" w:rsidRDefault="002B60E3" w:rsidP="001D3E61">
      <w:pPr>
        <w:tabs>
          <w:tab w:val="left" w:pos="5670"/>
        </w:tabs>
        <w:spacing w:after="0"/>
        <w:jc w:val="center"/>
        <w:rPr>
          <w:b/>
        </w:rPr>
      </w:pPr>
    </w:p>
    <w:p w:rsidR="002B60E3" w:rsidRDefault="002B60E3" w:rsidP="001D3E61">
      <w:pPr>
        <w:tabs>
          <w:tab w:val="left" w:pos="5670"/>
        </w:tabs>
        <w:spacing w:after="0"/>
        <w:jc w:val="center"/>
        <w:rPr>
          <w:b/>
        </w:rPr>
      </w:pPr>
    </w:p>
    <w:p w:rsidR="002B60E3" w:rsidRDefault="002B60E3" w:rsidP="001D3E61">
      <w:pPr>
        <w:tabs>
          <w:tab w:val="left" w:pos="5670"/>
        </w:tabs>
        <w:spacing w:after="0"/>
        <w:jc w:val="center"/>
        <w:rPr>
          <w:b/>
        </w:rPr>
      </w:pPr>
    </w:p>
    <w:p w:rsidR="002B60E3" w:rsidRDefault="002B60E3" w:rsidP="001D3E61">
      <w:pPr>
        <w:tabs>
          <w:tab w:val="left" w:pos="5670"/>
        </w:tabs>
        <w:spacing w:after="0"/>
        <w:jc w:val="center"/>
        <w:rPr>
          <w:b/>
        </w:rPr>
      </w:pPr>
    </w:p>
    <w:p w:rsidR="002B60E3" w:rsidRDefault="002B60E3" w:rsidP="001D3E61">
      <w:pPr>
        <w:tabs>
          <w:tab w:val="left" w:pos="5670"/>
        </w:tabs>
        <w:spacing w:after="0"/>
        <w:jc w:val="center"/>
        <w:rPr>
          <w:b/>
        </w:rPr>
      </w:pPr>
    </w:p>
    <w:p w:rsidR="002B60E3" w:rsidRDefault="002B60E3" w:rsidP="001D3E61">
      <w:pPr>
        <w:tabs>
          <w:tab w:val="left" w:pos="5670"/>
        </w:tabs>
        <w:spacing w:after="0"/>
        <w:jc w:val="center"/>
        <w:rPr>
          <w:b/>
        </w:rPr>
      </w:pPr>
    </w:p>
    <w:p w:rsidR="002B60E3" w:rsidRDefault="002B60E3" w:rsidP="001D3E61">
      <w:pPr>
        <w:tabs>
          <w:tab w:val="left" w:pos="5670"/>
        </w:tabs>
        <w:spacing w:after="0"/>
        <w:jc w:val="center"/>
        <w:rPr>
          <w:b/>
        </w:rPr>
      </w:pPr>
    </w:p>
    <w:p w:rsidR="002B60E3" w:rsidRDefault="002B60E3" w:rsidP="001D3E61">
      <w:pPr>
        <w:tabs>
          <w:tab w:val="left" w:pos="5670"/>
        </w:tabs>
        <w:spacing w:after="0"/>
        <w:jc w:val="center"/>
        <w:rPr>
          <w:b/>
        </w:rPr>
      </w:pPr>
    </w:p>
    <w:p w:rsidR="002B60E3" w:rsidRDefault="002B60E3" w:rsidP="001D3E61">
      <w:pPr>
        <w:tabs>
          <w:tab w:val="left" w:pos="5670"/>
        </w:tabs>
        <w:spacing w:after="0"/>
        <w:jc w:val="center"/>
        <w:rPr>
          <w:b/>
        </w:rPr>
      </w:pPr>
      <w:r w:rsidRPr="00966CBB">
        <w:rPr>
          <w:b/>
        </w:rPr>
        <w:t xml:space="preserve">ЧАСТЬ </w:t>
      </w:r>
      <w:r>
        <w:rPr>
          <w:b/>
          <w:lang w:val="en-US"/>
        </w:rPr>
        <w:t>III</w:t>
      </w:r>
      <w:r w:rsidRPr="00966CBB">
        <w:rPr>
          <w:b/>
        </w:rPr>
        <w:t xml:space="preserve">. </w:t>
      </w:r>
      <w:r>
        <w:rPr>
          <w:b/>
        </w:rPr>
        <w:t>ТЕХНИЧЕСКОЕ ЗАДАНИЕ</w:t>
      </w:r>
    </w:p>
    <w:p w:rsidR="002B60E3" w:rsidRDefault="002B60E3" w:rsidP="001D3E61">
      <w:pPr>
        <w:tabs>
          <w:tab w:val="left" w:pos="5670"/>
        </w:tabs>
        <w:spacing w:after="0"/>
        <w:jc w:val="center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Default="002B60E3" w:rsidP="00413912">
      <w:pPr>
        <w:tabs>
          <w:tab w:val="left" w:pos="5670"/>
        </w:tabs>
        <w:spacing w:after="0"/>
        <w:rPr>
          <w:b/>
        </w:rPr>
      </w:pPr>
    </w:p>
    <w:p w:rsidR="002B60E3" w:rsidRPr="005F7499" w:rsidRDefault="002B60E3" w:rsidP="00DB08A6">
      <w:pPr>
        <w:rPr>
          <w:i/>
        </w:rPr>
      </w:pPr>
      <w:r w:rsidRPr="005F7499">
        <w:rPr>
          <w:i/>
        </w:rPr>
        <w:t>Приложение №1 к договору №_______ от «___»_____2019 г.</w:t>
      </w:r>
    </w:p>
    <w:p w:rsidR="002B60E3" w:rsidRDefault="002B60E3" w:rsidP="00DB08A6"/>
    <w:tbl>
      <w:tblPr>
        <w:tblW w:w="0" w:type="auto"/>
        <w:jc w:val="right"/>
        <w:tblLook w:val="00A0"/>
      </w:tblPr>
      <w:tblGrid>
        <w:gridCol w:w="5019"/>
        <w:gridCol w:w="5062"/>
      </w:tblGrid>
      <w:tr w:rsidR="002B60E3" w:rsidRPr="00DB08A6" w:rsidTr="009C4274">
        <w:trPr>
          <w:jc w:val="right"/>
        </w:trPr>
        <w:tc>
          <w:tcPr>
            <w:tcW w:w="5211" w:type="dxa"/>
          </w:tcPr>
          <w:p w:rsidR="002B60E3" w:rsidRPr="009C4274" w:rsidRDefault="002B60E3" w:rsidP="009C4274">
            <w:pPr>
              <w:jc w:val="left"/>
            </w:pPr>
            <w:r w:rsidRPr="009C4274">
              <w:rPr>
                <w:sz w:val="22"/>
                <w:szCs w:val="22"/>
              </w:rPr>
              <w:t>Согласовано:</w:t>
            </w:r>
          </w:p>
          <w:p w:rsidR="002B60E3" w:rsidRPr="009C4274" w:rsidRDefault="002B60E3" w:rsidP="009C4274">
            <w:pPr>
              <w:jc w:val="left"/>
            </w:pPr>
            <w:r w:rsidRPr="009C4274">
              <w:rPr>
                <w:sz w:val="22"/>
                <w:szCs w:val="22"/>
              </w:rPr>
              <w:t>Директор ООО «КПО»</w:t>
            </w:r>
          </w:p>
          <w:p w:rsidR="002B60E3" w:rsidRPr="009C4274" w:rsidRDefault="002B60E3" w:rsidP="009C4274">
            <w:pPr>
              <w:jc w:val="left"/>
            </w:pPr>
            <w:r w:rsidRPr="009C4274">
              <w:rPr>
                <w:sz w:val="22"/>
                <w:szCs w:val="22"/>
              </w:rPr>
              <w:t xml:space="preserve">___________Н.В. Хохлов </w:t>
            </w:r>
          </w:p>
          <w:p w:rsidR="002B60E3" w:rsidRPr="009C4274" w:rsidRDefault="002B60E3" w:rsidP="009C4274">
            <w:pPr>
              <w:jc w:val="left"/>
              <w:rPr>
                <w:rFonts w:ascii="Calibri" w:hAnsi="Calibri"/>
                <w:lang w:eastAsia="en-US"/>
              </w:rPr>
            </w:pPr>
            <w:r w:rsidRPr="009C4274">
              <w:rPr>
                <w:sz w:val="22"/>
                <w:szCs w:val="22"/>
              </w:rPr>
              <w:t>«____»______2019</w:t>
            </w:r>
          </w:p>
        </w:tc>
        <w:tc>
          <w:tcPr>
            <w:tcW w:w="5211" w:type="dxa"/>
          </w:tcPr>
          <w:p w:rsidR="002B60E3" w:rsidRPr="009C4274" w:rsidRDefault="002B60E3" w:rsidP="009C4274">
            <w:pPr>
              <w:jc w:val="right"/>
            </w:pPr>
            <w:r w:rsidRPr="009C4274">
              <w:rPr>
                <w:sz w:val="22"/>
                <w:szCs w:val="22"/>
              </w:rPr>
              <w:t>Утверждаю:</w:t>
            </w:r>
          </w:p>
          <w:p w:rsidR="002B60E3" w:rsidRPr="009C4274" w:rsidRDefault="002B60E3" w:rsidP="009C4274">
            <w:pPr>
              <w:jc w:val="right"/>
            </w:pPr>
            <w:r w:rsidRPr="009C4274">
              <w:rPr>
                <w:sz w:val="22"/>
                <w:szCs w:val="22"/>
              </w:rPr>
              <w:t>Генеральный директор ООО «ОЭСК»</w:t>
            </w:r>
          </w:p>
          <w:p w:rsidR="002B60E3" w:rsidRPr="009C4274" w:rsidRDefault="002B60E3" w:rsidP="009C4274">
            <w:pPr>
              <w:jc w:val="right"/>
            </w:pPr>
            <w:r w:rsidRPr="009C4274">
              <w:rPr>
                <w:sz w:val="22"/>
                <w:szCs w:val="22"/>
              </w:rPr>
              <w:t>___________А.А.Фомичев</w:t>
            </w:r>
          </w:p>
          <w:p w:rsidR="002B60E3" w:rsidRPr="009C4274" w:rsidRDefault="002B60E3" w:rsidP="009C4274">
            <w:pPr>
              <w:jc w:val="right"/>
            </w:pPr>
            <w:r w:rsidRPr="009C4274">
              <w:rPr>
                <w:sz w:val="22"/>
                <w:szCs w:val="22"/>
              </w:rPr>
              <w:t>«___»_________2019 г.</w:t>
            </w:r>
          </w:p>
        </w:tc>
      </w:tr>
    </w:tbl>
    <w:p w:rsidR="002B60E3" w:rsidRDefault="002B60E3" w:rsidP="00DB08A6"/>
    <w:p w:rsidR="002B60E3" w:rsidRPr="0069238E" w:rsidRDefault="002B60E3" w:rsidP="00DB08A6">
      <w:pPr>
        <w:spacing w:line="360" w:lineRule="auto"/>
        <w:jc w:val="center"/>
        <w:rPr>
          <w:b/>
          <w:sz w:val="22"/>
          <w:szCs w:val="22"/>
          <w:u w:val="single"/>
        </w:rPr>
      </w:pPr>
      <w:r w:rsidRPr="0069238E">
        <w:rPr>
          <w:b/>
          <w:sz w:val="22"/>
          <w:szCs w:val="22"/>
          <w:u w:val="single"/>
        </w:rPr>
        <w:t>ТЕХНИЧЕСКОЕ ЗАДАНИЕ НА ПРОЕКТИРОВАНИЕ</w:t>
      </w:r>
    </w:p>
    <w:tbl>
      <w:tblPr>
        <w:tblW w:w="10632" w:type="dxa"/>
        <w:tblInd w:w="-176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0A0"/>
      </w:tblPr>
      <w:tblGrid>
        <w:gridCol w:w="176"/>
        <w:gridCol w:w="534"/>
        <w:gridCol w:w="1417"/>
        <w:gridCol w:w="2126"/>
        <w:gridCol w:w="6096"/>
        <w:gridCol w:w="283"/>
      </w:tblGrid>
      <w:tr w:rsidR="002B60E3" w:rsidRPr="0069238E" w:rsidTr="00D965C8">
        <w:trPr>
          <w:gridBefore w:val="1"/>
          <w:gridAfter w:val="1"/>
          <w:wBefore w:w="176" w:type="dxa"/>
          <w:wAfter w:w="283" w:type="dxa"/>
        </w:trPr>
        <w:tc>
          <w:tcPr>
            <w:tcW w:w="1951" w:type="dxa"/>
            <w:gridSpan w:val="2"/>
          </w:tcPr>
          <w:p w:rsidR="002B60E3" w:rsidRPr="0069238E" w:rsidRDefault="002B60E3" w:rsidP="00D965C8">
            <w:pPr>
              <w:jc w:val="right"/>
              <w:rPr>
                <w:b/>
                <w:u w:val="single"/>
              </w:rPr>
            </w:pPr>
            <w:r w:rsidRPr="0069238E">
              <w:rPr>
                <w:b/>
                <w:sz w:val="22"/>
                <w:szCs w:val="22"/>
                <w:u w:val="single"/>
              </w:rPr>
              <w:t>объекта:</w:t>
            </w:r>
          </w:p>
        </w:tc>
        <w:tc>
          <w:tcPr>
            <w:tcW w:w="8222" w:type="dxa"/>
            <w:gridSpan w:val="2"/>
          </w:tcPr>
          <w:p w:rsidR="002B60E3" w:rsidRPr="0069238E" w:rsidRDefault="002B60E3" w:rsidP="00D965C8">
            <w:pPr>
              <w:autoSpaceDE w:val="0"/>
              <w:autoSpaceDN w:val="0"/>
              <w:adjustRightInd w:val="0"/>
              <w:rPr>
                <w:b/>
                <w:iCs/>
                <w:color w:val="000000"/>
                <w:u w:val="single"/>
                <w:lang w:eastAsia="en-US"/>
              </w:rPr>
            </w:pPr>
            <w:r w:rsidRPr="0069238E">
              <w:rPr>
                <w:b/>
                <w:iCs/>
                <w:color w:val="000000"/>
                <w:sz w:val="22"/>
                <w:szCs w:val="22"/>
                <w:u w:val="single"/>
                <w:lang w:eastAsia="en-US"/>
              </w:rPr>
              <w:t>«СТП-10/0,4 кВ «Коммунальщик».</w:t>
            </w:r>
          </w:p>
          <w:p w:rsidR="002B60E3" w:rsidRPr="0069238E" w:rsidRDefault="002B60E3" w:rsidP="00D965C8">
            <w:pPr>
              <w:autoSpaceDE w:val="0"/>
              <w:autoSpaceDN w:val="0"/>
              <w:adjustRightInd w:val="0"/>
              <w:rPr>
                <w:b/>
                <w:iCs/>
                <w:color w:val="000000"/>
                <w:u w:val="single"/>
                <w:lang w:eastAsia="en-US"/>
              </w:rPr>
            </w:pPr>
            <w:r w:rsidRPr="0069238E">
              <w:rPr>
                <w:b/>
                <w:iCs/>
                <w:color w:val="000000"/>
                <w:sz w:val="22"/>
                <w:szCs w:val="22"/>
                <w:u w:val="single"/>
                <w:lang w:eastAsia="en-US"/>
              </w:rPr>
              <w:t>«ВЛЗ-10 кВ Ф.10-5-Б на СТП-10/0,4 кВ «Коммунальщик».</w:t>
            </w:r>
          </w:p>
          <w:p w:rsidR="002B60E3" w:rsidRPr="0069238E" w:rsidRDefault="002B60E3" w:rsidP="00D965C8">
            <w:pPr>
              <w:autoSpaceDE w:val="0"/>
              <w:autoSpaceDN w:val="0"/>
              <w:adjustRightInd w:val="0"/>
              <w:rPr>
                <w:b/>
                <w:iCs/>
                <w:color w:val="000000"/>
                <w:u w:val="single"/>
                <w:lang w:eastAsia="en-US"/>
              </w:rPr>
            </w:pPr>
            <w:r w:rsidRPr="0069238E">
              <w:rPr>
                <w:b/>
                <w:iCs/>
                <w:color w:val="000000"/>
                <w:sz w:val="22"/>
                <w:szCs w:val="22"/>
                <w:u w:val="single"/>
                <w:lang w:eastAsia="en-US"/>
              </w:rPr>
              <w:t>«ВЛИ-0,4 кВ от СТП-10/0,4 кВ «Коммунальщик».</w:t>
            </w:r>
          </w:p>
          <w:p w:rsidR="002B60E3" w:rsidRPr="0069238E" w:rsidRDefault="002B60E3" w:rsidP="00D965C8">
            <w:pPr>
              <w:autoSpaceDE w:val="0"/>
              <w:autoSpaceDN w:val="0"/>
              <w:adjustRightInd w:val="0"/>
              <w:rPr>
                <w:b/>
                <w:u w:val="single"/>
              </w:rPr>
            </w:pPr>
          </w:p>
        </w:tc>
      </w:tr>
      <w:tr w:rsidR="002B60E3" w:rsidRPr="00DB08A6" w:rsidTr="00D965C8">
        <w:trPr>
          <w:trHeight w:val="227"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B08A6">
            <w:pPr>
              <w:numPr>
                <w:ilvl w:val="0"/>
                <w:numId w:val="22"/>
              </w:numPr>
              <w:spacing w:after="0"/>
              <w:jc w:val="center"/>
              <w:rPr>
                <w:b/>
                <w:bCs/>
              </w:rPr>
            </w:pPr>
          </w:p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rPr>
                <w:b/>
                <w:bCs/>
              </w:rPr>
            </w:pPr>
            <w:r w:rsidRPr="00DB08A6">
              <w:rPr>
                <w:b/>
                <w:bCs/>
                <w:sz w:val="22"/>
                <w:szCs w:val="22"/>
              </w:rPr>
              <w:t>Основание для проектирования</w:t>
            </w: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suppressAutoHyphens/>
              <w:spacing w:after="80"/>
              <w:contextualSpacing/>
            </w:pPr>
            <w:r w:rsidRPr="00DB08A6">
              <w:rPr>
                <w:sz w:val="22"/>
                <w:szCs w:val="22"/>
              </w:rPr>
              <w:t>Договоры № 14-2016ф/л от 28.09.2016, 13-2016ф/л от 28.09.2016, 16-2016ф/л от 28.09.2016, 17-2016ф/л от 19.10.2016, 22-2015ф/л от 10.12.2015, 10-2016ф/л от 28.07.2016, 24-2015ф/л от 16.11.2015, 15-2016ф/л от 28.09.2016, 3-2017ф/л от 08.06.2017, 2-2018ф/л от 21.02.2018, 1-2017ф/л от 09.03.2017, 07-2016ф/л от 07.07.2016, 11-2016ф/л от 20.09.2016, 08-2016ф/л от 07.07.2016, 03-2016ф/л от 11.03.2016.</w:t>
            </w:r>
          </w:p>
        </w:tc>
      </w:tr>
      <w:tr w:rsidR="002B60E3" w:rsidRPr="00DB08A6" w:rsidTr="00D965C8">
        <w:trPr>
          <w:trHeight w:val="227"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B08A6">
            <w:pPr>
              <w:numPr>
                <w:ilvl w:val="0"/>
                <w:numId w:val="22"/>
              </w:numPr>
              <w:spacing w:after="0"/>
              <w:jc w:val="center"/>
              <w:rPr>
                <w:b/>
                <w:bCs/>
              </w:rPr>
            </w:pPr>
          </w:p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rPr>
                <w:b/>
                <w:bCs/>
              </w:rPr>
            </w:pPr>
            <w:r w:rsidRPr="00DB08A6">
              <w:rPr>
                <w:b/>
                <w:bCs/>
                <w:sz w:val="22"/>
                <w:szCs w:val="22"/>
              </w:rPr>
              <w:t xml:space="preserve">Вид проектирования:  </w:t>
            </w: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:rsidR="002B60E3" w:rsidRPr="00DB08A6" w:rsidRDefault="002B60E3" w:rsidP="00D965C8">
            <w:pPr>
              <w:spacing w:after="80"/>
              <w:rPr>
                <w:bCs/>
              </w:rPr>
            </w:pPr>
            <w:r w:rsidRPr="00DB08A6">
              <w:rPr>
                <w:bCs/>
                <w:sz w:val="22"/>
                <w:szCs w:val="22"/>
              </w:rPr>
              <w:t>Новое строительство</w:t>
            </w:r>
          </w:p>
        </w:tc>
      </w:tr>
      <w:tr w:rsidR="002B60E3" w:rsidRPr="00DB08A6" w:rsidTr="00D965C8">
        <w:trPr>
          <w:trHeight w:val="227"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B08A6">
            <w:pPr>
              <w:numPr>
                <w:ilvl w:val="0"/>
                <w:numId w:val="22"/>
              </w:numPr>
              <w:spacing w:after="0"/>
              <w:jc w:val="center"/>
              <w:rPr>
                <w:b/>
                <w:bCs/>
              </w:rPr>
            </w:pPr>
          </w:p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rPr>
                <w:b/>
                <w:bCs/>
              </w:rPr>
            </w:pPr>
            <w:r w:rsidRPr="00DB08A6">
              <w:rPr>
                <w:b/>
                <w:bCs/>
                <w:sz w:val="22"/>
                <w:szCs w:val="22"/>
              </w:rPr>
              <w:t>Цель строительства:</w:t>
            </w: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spacing w:after="80"/>
              <w:rPr>
                <w:bCs/>
              </w:rPr>
            </w:pPr>
            <w:r w:rsidRPr="00DB08A6">
              <w:rPr>
                <w:bCs/>
                <w:sz w:val="22"/>
                <w:szCs w:val="22"/>
              </w:rPr>
              <w:t>Технологическое присоединение к электрическим сетям энерг</w:t>
            </w:r>
            <w:r w:rsidRPr="00DB08A6">
              <w:rPr>
                <w:bCs/>
                <w:sz w:val="22"/>
                <w:szCs w:val="22"/>
              </w:rPr>
              <w:t>о</w:t>
            </w:r>
            <w:r w:rsidRPr="00DB08A6">
              <w:rPr>
                <w:bCs/>
                <w:sz w:val="22"/>
                <w:szCs w:val="22"/>
              </w:rPr>
              <w:t>принимающих устройств жилых домов, расположенных по адр</w:t>
            </w:r>
            <w:r w:rsidRPr="00DB08A6">
              <w:rPr>
                <w:bCs/>
                <w:sz w:val="22"/>
                <w:szCs w:val="22"/>
              </w:rPr>
              <w:t>е</w:t>
            </w:r>
            <w:r w:rsidRPr="00DB08A6">
              <w:rPr>
                <w:bCs/>
                <w:sz w:val="22"/>
                <w:szCs w:val="22"/>
              </w:rPr>
              <w:t>су: Кемеровская обл, Киселевский городской округ, д. Алекса</w:t>
            </w:r>
            <w:r w:rsidRPr="00DB08A6">
              <w:rPr>
                <w:bCs/>
                <w:sz w:val="22"/>
                <w:szCs w:val="22"/>
              </w:rPr>
              <w:t>н</w:t>
            </w:r>
            <w:r w:rsidRPr="00DB08A6">
              <w:rPr>
                <w:bCs/>
                <w:sz w:val="22"/>
                <w:szCs w:val="22"/>
              </w:rPr>
              <w:t>дровка.</w:t>
            </w:r>
          </w:p>
        </w:tc>
      </w:tr>
      <w:tr w:rsidR="002B60E3" w:rsidRPr="00DB08A6" w:rsidTr="00D965C8">
        <w:trPr>
          <w:trHeight w:val="290"/>
          <w:tblHeader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9D9D9"/>
          </w:tcPr>
          <w:p w:rsidR="002B60E3" w:rsidRPr="00DB08A6" w:rsidRDefault="002B60E3" w:rsidP="00D965C8"/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9D9D9"/>
          </w:tcPr>
          <w:p w:rsidR="002B60E3" w:rsidRPr="00DB08A6" w:rsidRDefault="002B60E3" w:rsidP="00D965C8">
            <w:pPr>
              <w:rPr>
                <w:bCs/>
              </w:rPr>
            </w:pPr>
            <w:r w:rsidRPr="00DB08A6">
              <w:rPr>
                <w:b/>
                <w:bCs/>
                <w:sz w:val="22"/>
                <w:szCs w:val="22"/>
              </w:rPr>
              <w:t>Требования к проектируемой ЛЭП</w:t>
            </w: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9D9D9"/>
          </w:tcPr>
          <w:p w:rsidR="002B60E3" w:rsidRPr="00DB08A6" w:rsidRDefault="002B60E3" w:rsidP="00D965C8"/>
        </w:tc>
      </w:tr>
      <w:tr w:rsidR="002B60E3" w:rsidRPr="00DB08A6" w:rsidTr="00D965C8">
        <w:trPr>
          <w:trHeight w:val="290"/>
          <w:tblHeader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/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rPr>
                <w:bCs/>
              </w:rPr>
            </w:pPr>
            <w:r w:rsidRPr="00DB08A6">
              <w:rPr>
                <w:bCs/>
                <w:sz w:val="22"/>
                <w:szCs w:val="22"/>
              </w:rPr>
              <w:t>Номинальное напряжение, В</w:t>
            </w: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spacing w:after="80"/>
            </w:pPr>
            <w:r w:rsidRPr="00DB08A6">
              <w:rPr>
                <w:sz w:val="22"/>
                <w:szCs w:val="22"/>
              </w:rPr>
              <w:t>10 кВ; 0,4 кВ.</w:t>
            </w:r>
          </w:p>
        </w:tc>
      </w:tr>
      <w:tr w:rsidR="002B60E3" w:rsidRPr="00DB08A6" w:rsidTr="00D965C8">
        <w:trPr>
          <w:trHeight w:val="290"/>
          <w:tblHeader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/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rPr>
                <w:bCs/>
              </w:rPr>
            </w:pPr>
            <w:r w:rsidRPr="00DB08A6">
              <w:rPr>
                <w:bCs/>
                <w:sz w:val="22"/>
                <w:szCs w:val="22"/>
              </w:rPr>
              <w:t>Максимальная мощность энерг</w:t>
            </w:r>
            <w:r w:rsidRPr="00DB08A6">
              <w:rPr>
                <w:bCs/>
                <w:sz w:val="22"/>
                <w:szCs w:val="22"/>
              </w:rPr>
              <w:t>о</w:t>
            </w:r>
            <w:r w:rsidRPr="00DB08A6">
              <w:rPr>
                <w:bCs/>
                <w:sz w:val="22"/>
                <w:szCs w:val="22"/>
              </w:rPr>
              <w:t>принимающих устройств заявит</w:t>
            </w:r>
            <w:r w:rsidRPr="00DB08A6">
              <w:rPr>
                <w:bCs/>
                <w:sz w:val="22"/>
                <w:szCs w:val="22"/>
              </w:rPr>
              <w:t>е</w:t>
            </w:r>
            <w:r w:rsidRPr="00DB08A6">
              <w:rPr>
                <w:bCs/>
                <w:sz w:val="22"/>
                <w:szCs w:val="22"/>
              </w:rPr>
              <w:t>лей</w:t>
            </w: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vAlign w:val="center"/>
          </w:tcPr>
          <w:p w:rsidR="002B60E3" w:rsidRPr="00DB08A6" w:rsidRDefault="002B60E3" w:rsidP="00D965C8">
            <w:pPr>
              <w:spacing w:after="80"/>
            </w:pPr>
            <w:r w:rsidRPr="00DB08A6">
              <w:rPr>
                <w:sz w:val="22"/>
                <w:szCs w:val="22"/>
              </w:rPr>
              <w:t xml:space="preserve"> 15 кВт * 51 абонент. (уточнить проектом)</w:t>
            </w:r>
          </w:p>
        </w:tc>
      </w:tr>
      <w:tr w:rsidR="002B60E3" w:rsidRPr="00DB08A6" w:rsidTr="00D965C8">
        <w:trPr>
          <w:trHeight w:val="290"/>
          <w:tblHeader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/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r w:rsidRPr="00DB08A6">
              <w:rPr>
                <w:bCs/>
                <w:sz w:val="22"/>
                <w:szCs w:val="22"/>
              </w:rPr>
              <w:t>Количество цепей, шт.</w:t>
            </w:r>
          </w:p>
          <w:p w:rsidR="002B60E3" w:rsidRPr="00DB08A6" w:rsidRDefault="002B60E3" w:rsidP="00D965C8">
            <w:pPr>
              <w:ind w:firstLine="708"/>
            </w:pP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spacing w:after="80"/>
            </w:pPr>
            <w:r w:rsidRPr="00DB08A6">
              <w:rPr>
                <w:sz w:val="22"/>
                <w:szCs w:val="22"/>
              </w:rPr>
              <w:t>ВЛЗ-10 кВ - 1 шт; ВЛИ-0,4 кВ – 2 шт.</w:t>
            </w:r>
          </w:p>
        </w:tc>
      </w:tr>
      <w:tr w:rsidR="002B60E3" w:rsidRPr="00DB08A6" w:rsidTr="00D965C8">
        <w:trPr>
          <w:trHeight w:val="290"/>
          <w:tblHeader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9D9D9"/>
          </w:tcPr>
          <w:p w:rsidR="002B60E3" w:rsidRPr="00DB08A6" w:rsidRDefault="002B60E3" w:rsidP="00D965C8"/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9D9D9"/>
          </w:tcPr>
          <w:p w:rsidR="002B60E3" w:rsidRPr="00DB08A6" w:rsidRDefault="002B60E3" w:rsidP="00D965C8">
            <w:pPr>
              <w:rPr>
                <w:b/>
              </w:rPr>
            </w:pPr>
            <w:r w:rsidRPr="00DB08A6">
              <w:rPr>
                <w:b/>
                <w:sz w:val="22"/>
                <w:szCs w:val="22"/>
              </w:rPr>
              <w:t>Требования к проектируемой ТП</w:t>
            </w: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9D9D9"/>
          </w:tcPr>
          <w:p w:rsidR="002B60E3" w:rsidRPr="00DB08A6" w:rsidRDefault="002B60E3" w:rsidP="00D965C8">
            <w:pPr>
              <w:spacing w:after="80"/>
            </w:pPr>
            <w:r w:rsidRPr="00DB08A6">
              <w:rPr>
                <w:sz w:val="22"/>
                <w:szCs w:val="22"/>
              </w:rPr>
              <w:t>ТП 10/0,4 кВ «Комммунальщик» выполнить в конструктиве типа СТП2-ВВ, мощность трансформатора определить проектом с учетом перспективного развития.</w:t>
            </w:r>
          </w:p>
        </w:tc>
      </w:tr>
      <w:tr w:rsidR="002B60E3" w:rsidRPr="00DB08A6" w:rsidTr="00D965C8">
        <w:trPr>
          <w:trHeight w:val="290"/>
          <w:tblHeader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/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r w:rsidRPr="00DB08A6">
              <w:rPr>
                <w:sz w:val="22"/>
                <w:szCs w:val="22"/>
              </w:rPr>
              <w:t>Протяженность трассы, км</w:t>
            </w:r>
          </w:p>
          <w:p w:rsidR="002B60E3" w:rsidRPr="00DB08A6" w:rsidRDefault="002B60E3" w:rsidP="00D965C8">
            <w:r w:rsidRPr="00DB08A6">
              <w:rPr>
                <w:sz w:val="22"/>
                <w:szCs w:val="22"/>
              </w:rPr>
              <w:t>(начало и конец линии)</w:t>
            </w:r>
          </w:p>
          <w:p w:rsidR="002B60E3" w:rsidRPr="00DB08A6" w:rsidRDefault="002B60E3" w:rsidP="00D965C8"/>
          <w:p w:rsidR="002B60E3" w:rsidRPr="00DB08A6" w:rsidRDefault="002B60E3" w:rsidP="00D965C8"/>
          <w:p w:rsidR="002B60E3" w:rsidRPr="00DB08A6" w:rsidRDefault="002B60E3" w:rsidP="00D965C8"/>
          <w:p w:rsidR="002B60E3" w:rsidRPr="00DB08A6" w:rsidRDefault="002B60E3" w:rsidP="00D965C8"/>
          <w:p w:rsidR="002B60E3" w:rsidRPr="00DB08A6" w:rsidRDefault="002B60E3" w:rsidP="00D965C8"/>
          <w:p w:rsidR="002B60E3" w:rsidRPr="00DB08A6" w:rsidRDefault="002B60E3" w:rsidP="00D965C8">
            <w:pPr>
              <w:rPr>
                <w:bCs/>
              </w:rPr>
            </w:pP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spacing w:after="80"/>
            </w:pPr>
            <w:r w:rsidRPr="00DB08A6">
              <w:rPr>
                <w:sz w:val="22"/>
                <w:szCs w:val="22"/>
              </w:rPr>
              <w:t xml:space="preserve">1. </w:t>
            </w:r>
            <w:r w:rsidRPr="00DB08A6">
              <w:rPr>
                <w:i/>
                <w:sz w:val="22"/>
                <w:szCs w:val="22"/>
              </w:rPr>
              <w:t xml:space="preserve"> </w:t>
            </w:r>
            <w:r w:rsidRPr="00DB08A6">
              <w:rPr>
                <w:sz w:val="22"/>
                <w:szCs w:val="22"/>
              </w:rPr>
              <w:t>Запроектировать строительство ВЛЗ-10 кВ от сущ. опоры №286 ВЛ-10 кВ Ф.10-5-Б до РУ-10 кВ ТП-10/0,4 кВ «Комм</w:t>
            </w:r>
            <w:r w:rsidRPr="00DB08A6">
              <w:rPr>
                <w:sz w:val="22"/>
                <w:szCs w:val="22"/>
              </w:rPr>
              <w:t>у</w:t>
            </w:r>
            <w:r w:rsidRPr="00DB08A6">
              <w:rPr>
                <w:sz w:val="22"/>
                <w:szCs w:val="22"/>
              </w:rPr>
              <w:t>нальщик» проводом СИП-3 1х70 с установкой на первой отпае</w:t>
            </w:r>
            <w:r w:rsidRPr="00DB08A6">
              <w:rPr>
                <w:sz w:val="22"/>
                <w:szCs w:val="22"/>
              </w:rPr>
              <w:t>ч</w:t>
            </w:r>
            <w:r w:rsidRPr="00DB08A6">
              <w:rPr>
                <w:sz w:val="22"/>
                <w:szCs w:val="22"/>
              </w:rPr>
              <w:t>ной опоре и последней проектируемой опоре линейного разъ</w:t>
            </w:r>
            <w:r w:rsidRPr="00DB08A6">
              <w:rPr>
                <w:sz w:val="22"/>
                <w:szCs w:val="22"/>
              </w:rPr>
              <w:t>е</w:t>
            </w:r>
            <w:r w:rsidRPr="00DB08A6">
              <w:rPr>
                <w:sz w:val="22"/>
                <w:szCs w:val="22"/>
              </w:rPr>
              <w:t xml:space="preserve">динителя. Ориентировочная протяженность трассы </w:t>
            </w:r>
            <w:smartTag w:uri="urn:schemas-microsoft-com:office:smarttags" w:element="metricconverter">
              <w:smartTagPr>
                <w:attr w:name="ProductID" w:val="1,16 км"/>
              </w:smartTagPr>
              <w:r w:rsidRPr="00DB08A6">
                <w:rPr>
                  <w:sz w:val="22"/>
                  <w:szCs w:val="22"/>
                </w:rPr>
                <w:t>1,16 км</w:t>
              </w:r>
            </w:smartTag>
            <w:r w:rsidRPr="00DB08A6">
              <w:rPr>
                <w:sz w:val="22"/>
                <w:szCs w:val="22"/>
              </w:rPr>
              <w:t xml:space="preserve">. </w:t>
            </w:r>
          </w:p>
          <w:p w:rsidR="002B60E3" w:rsidRPr="00DB08A6" w:rsidRDefault="002B60E3" w:rsidP="00D965C8">
            <w:pPr>
              <w:spacing w:after="80"/>
            </w:pPr>
            <w:r w:rsidRPr="00DB08A6">
              <w:rPr>
                <w:sz w:val="22"/>
                <w:szCs w:val="22"/>
              </w:rPr>
              <w:t>2. Строительство ВЛИ-0,4 кВ от ТП-10/0,4 кВ «Коммунальщик» проводом СИП-2 3х70+1х70; СИП-2 3х50+1х54,6. Ориентир</w:t>
            </w:r>
            <w:r w:rsidRPr="00DB08A6">
              <w:rPr>
                <w:sz w:val="22"/>
                <w:szCs w:val="22"/>
              </w:rPr>
              <w:t>о</w:t>
            </w:r>
            <w:r w:rsidRPr="00DB08A6">
              <w:rPr>
                <w:sz w:val="22"/>
                <w:szCs w:val="22"/>
              </w:rPr>
              <w:t xml:space="preserve">вочная протяженность трассы </w:t>
            </w:r>
            <w:smartTag w:uri="urn:schemas-microsoft-com:office:smarttags" w:element="metricconverter">
              <w:smartTagPr>
                <w:attr w:name="ProductID" w:val="1,725 км"/>
              </w:smartTagPr>
              <w:r w:rsidRPr="00DB08A6">
                <w:rPr>
                  <w:sz w:val="22"/>
                  <w:szCs w:val="22"/>
                </w:rPr>
                <w:t>1,725 км</w:t>
              </w:r>
            </w:smartTag>
            <w:r w:rsidRPr="00DB08A6">
              <w:rPr>
                <w:sz w:val="22"/>
                <w:szCs w:val="22"/>
              </w:rPr>
              <w:t>.</w:t>
            </w:r>
          </w:p>
          <w:p w:rsidR="002B60E3" w:rsidRPr="00DB08A6" w:rsidRDefault="002B60E3" w:rsidP="00D965C8">
            <w:pPr>
              <w:spacing w:after="80"/>
            </w:pPr>
            <w:r w:rsidRPr="00DB08A6">
              <w:rPr>
                <w:sz w:val="22"/>
                <w:szCs w:val="22"/>
              </w:rPr>
              <w:t>4. Запроектировать интеллектуальную систему учета электрич</w:t>
            </w:r>
            <w:r w:rsidRPr="00DB08A6">
              <w:rPr>
                <w:sz w:val="22"/>
                <w:szCs w:val="22"/>
              </w:rPr>
              <w:t>е</w:t>
            </w:r>
            <w:r w:rsidRPr="00DB08A6">
              <w:rPr>
                <w:sz w:val="22"/>
                <w:szCs w:val="22"/>
              </w:rPr>
              <w:t>ской энергии на СТП-10/0,4 кВ «Коммунальщик» и на вводах к жилым домам, заключившим договоры технологического пр</w:t>
            </w:r>
            <w:r w:rsidRPr="00DB08A6">
              <w:rPr>
                <w:sz w:val="22"/>
                <w:szCs w:val="22"/>
              </w:rPr>
              <w:t>и</w:t>
            </w:r>
            <w:r w:rsidRPr="00DB08A6">
              <w:rPr>
                <w:sz w:val="22"/>
                <w:szCs w:val="22"/>
              </w:rPr>
              <w:t>соединения.</w:t>
            </w:r>
          </w:p>
          <w:p w:rsidR="002B60E3" w:rsidRPr="00DB08A6" w:rsidRDefault="002B60E3" w:rsidP="00D965C8">
            <w:pPr>
              <w:spacing w:after="80"/>
              <w:jc w:val="center"/>
              <w:rPr>
                <w:b/>
                <w:i/>
              </w:rPr>
            </w:pPr>
            <w:r w:rsidRPr="00DB08A6">
              <w:rPr>
                <w:b/>
                <w:i/>
                <w:sz w:val="22"/>
                <w:szCs w:val="22"/>
              </w:rPr>
              <w:t>(Уточнить при проектировании)</w:t>
            </w:r>
          </w:p>
        </w:tc>
      </w:tr>
      <w:tr w:rsidR="002B60E3" w:rsidRPr="00DB08A6" w:rsidTr="00D965C8">
        <w:trPr>
          <w:trHeight w:val="290"/>
          <w:tblHeader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/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rPr>
                <w:bCs/>
              </w:rPr>
            </w:pPr>
            <w:r w:rsidRPr="00DB08A6">
              <w:rPr>
                <w:bCs/>
                <w:sz w:val="22"/>
                <w:szCs w:val="22"/>
              </w:rPr>
              <w:t xml:space="preserve">Тип исполнения </w:t>
            </w:r>
          </w:p>
          <w:p w:rsidR="002B60E3" w:rsidRPr="00DB08A6" w:rsidRDefault="002B60E3" w:rsidP="00D965C8">
            <w:pPr>
              <w:rPr>
                <w:b/>
                <w:i/>
              </w:rPr>
            </w:pPr>
            <w:r w:rsidRPr="00DB08A6">
              <w:rPr>
                <w:b/>
                <w:bCs/>
                <w:i/>
                <w:sz w:val="22"/>
                <w:szCs w:val="22"/>
              </w:rPr>
              <w:t>(кабель/ провод)</w:t>
            </w: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spacing w:after="80"/>
            </w:pPr>
            <w:r w:rsidRPr="00DB08A6">
              <w:rPr>
                <w:sz w:val="22"/>
                <w:szCs w:val="22"/>
              </w:rPr>
              <w:t>Провод СИП-3; СИП-2</w:t>
            </w:r>
          </w:p>
        </w:tc>
      </w:tr>
      <w:tr w:rsidR="002B60E3" w:rsidRPr="00DB08A6" w:rsidTr="00D965C8">
        <w:trPr>
          <w:trHeight w:val="290"/>
          <w:tblHeader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/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rPr>
                <w:bCs/>
              </w:rPr>
            </w:pPr>
            <w:r w:rsidRPr="00DB08A6">
              <w:rPr>
                <w:bCs/>
                <w:sz w:val="22"/>
                <w:szCs w:val="22"/>
              </w:rPr>
              <w:t xml:space="preserve">Тип и сечение провода / кабеля </w:t>
            </w: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spacing w:after="80"/>
              <w:rPr>
                <w:color w:val="FF0000"/>
              </w:rPr>
            </w:pPr>
            <w:r w:rsidRPr="00DB08A6">
              <w:rPr>
                <w:sz w:val="22"/>
                <w:szCs w:val="22"/>
              </w:rPr>
              <w:t xml:space="preserve">СИП-3 1х70; СИП-2 3х70+1х70; СИП-2 3х50+1х54,6 </w:t>
            </w:r>
            <w:r w:rsidRPr="00DB08A6">
              <w:rPr>
                <w:b/>
                <w:i/>
                <w:sz w:val="22"/>
                <w:szCs w:val="22"/>
              </w:rPr>
              <w:t>(Уточнить при  проектировании)</w:t>
            </w:r>
          </w:p>
        </w:tc>
      </w:tr>
      <w:tr w:rsidR="002B60E3" w:rsidRPr="00DB08A6" w:rsidTr="00D965C8">
        <w:trPr>
          <w:trHeight w:val="290"/>
          <w:tblHeader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/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r w:rsidRPr="00DB08A6">
              <w:rPr>
                <w:bCs/>
                <w:sz w:val="22"/>
                <w:szCs w:val="22"/>
              </w:rPr>
              <w:t>Тип стоек</w:t>
            </w: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spacing w:after="80"/>
            </w:pPr>
            <w:r w:rsidRPr="00DB08A6">
              <w:rPr>
                <w:sz w:val="22"/>
                <w:szCs w:val="22"/>
              </w:rPr>
              <w:t>СВ110-5,0; СВ95-3,0; СВ164-12.</w:t>
            </w:r>
          </w:p>
        </w:tc>
      </w:tr>
      <w:tr w:rsidR="002B60E3" w:rsidRPr="00DB08A6" w:rsidTr="00D965C8">
        <w:trPr>
          <w:trHeight w:val="290"/>
          <w:tblHeader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/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rPr>
                <w:bCs/>
              </w:rPr>
            </w:pPr>
            <w:r w:rsidRPr="00DB08A6">
              <w:rPr>
                <w:bCs/>
                <w:sz w:val="22"/>
                <w:szCs w:val="22"/>
              </w:rPr>
              <w:t>Источник питания (центр питания) и наименование питающих фид</w:t>
            </w:r>
            <w:r w:rsidRPr="00DB08A6">
              <w:rPr>
                <w:bCs/>
                <w:sz w:val="22"/>
                <w:szCs w:val="22"/>
              </w:rPr>
              <w:t>е</w:t>
            </w:r>
            <w:r w:rsidRPr="00DB08A6">
              <w:rPr>
                <w:bCs/>
                <w:sz w:val="22"/>
                <w:szCs w:val="22"/>
              </w:rPr>
              <w:t>ров</w:t>
            </w: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spacing w:after="80"/>
            </w:pPr>
            <w:r w:rsidRPr="00DB08A6">
              <w:rPr>
                <w:sz w:val="22"/>
                <w:szCs w:val="22"/>
              </w:rPr>
              <w:t>Ф.10-5-Б; ПС 35/10 кВ «Михайловская» (ПАО «МРСК»).</w:t>
            </w:r>
          </w:p>
        </w:tc>
      </w:tr>
      <w:tr w:rsidR="002B60E3" w:rsidRPr="00DB08A6" w:rsidTr="00D965C8">
        <w:trPr>
          <w:trHeight w:val="290"/>
          <w:tblHeader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/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rPr>
                <w:bCs/>
              </w:rPr>
            </w:pPr>
            <w:r w:rsidRPr="00DB08A6">
              <w:rPr>
                <w:bCs/>
                <w:sz w:val="22"/>
                <w:szCs w:val="22"/>
              </w:rPr>
              <w:t>Категория подключаемых потр</w:t>
            </w:r>
            <w:r w:rsidRPr="00DB08A6">
              <w:rPr>
                <w:bCs/>
                <w:sz w:val="22"/>
                <w:szCs w:val="22"/>
              </w:rPr>
              <w:t>е</w:t>
            </w:r>
            <w:r w:rsidRPr="00DB08A6">
              <w:rPr>
                <w:bCs/>
                <w:sz w:val="22"/>
                <w:szCs w:val="22"/>
              </w:rPr>
              <w:t>бителей</w:t>
            </w: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rPr>
                <w:bCs/>
              </w:rPr>
            </w:pPr>
            <w:r w:rsidRPr="00DB08A6">
              <w:rPr>
                <w:bCs/>
                <w:color w:val="FF0000"/>
                <w:sz w:val="22"/>
                <w:szCs w:val="22"/>
              </w:rPr>
              <w:t xml:space="preserve"> </w:t>
            </w:r>
            <w:r w:rsidRPr="00DB08A6">
              <w:rPr>
                <w:bCs/>
                <w:sz w:val="22"/>
                <w:szCs w:val="22"/>
              </w:rPr>
              <w:t>I</w:t>
            </w:r>
            <w:r w:rsidRPr="00DB08A6">
              <w:rPr>
                <w:bCs/>
                <w:sz w:val="22"/>
                <w:szCs w:val="22"/>
                <w:lang w:val="en-US"/>
              </w:rPr>
              <w:t>I</w:t>
            </w:r>
            <w:r w:rsidRPr="00DB08A6">
              <w:rPr>
                <w:bCs/>
                <w:sz w:val="22"/>
                <w:szCs w:val="22"/>
              </w:rPr>
              <w:t>I категории надежности.</w:t>
            </w:r>
          </w:p>
        </w:tc>
      </w:tr>
      <w:tr w:rsidR="002B60E3" w:rsidRPr="00DB08A6" w:rsidTr="00D965C8">
        <w:trPr>
          <w:trHeight w:val="290"/>
          <w:tblHeader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/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rPr>
                <w:bCs/>
              </w:rPr>
            </w:pPr>
            <w:r w:rsidRPr="00DB08A6">
              <w:rPr>
                <w:bCs/>
                <w:sz w:val="22"/>
                <w:szCs w:val="22"/>
              </w:rPr>
              <w:t>Дополнительные требования</w:t>
            </w: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spacing w:after="80"/>
            </w:pPr>
            <w:r w:rsidRPr="00DB08A6">
              <w:rPr>
                <w:sz w:val="22"/>
                <w:szCs w:val="22"/>
              </w:rPr>
              <w:t>1. Проект на строительство выполнить в соответствии с ПУЭ-7, СП и СНиП.</w:t>
            </w:r>
          </w:p>
          <w:p w:rsidR="002B60E3" w:rsidRPr="00DB08A6" w:rsidRDefault="002B60E3" w:rsidP="00D965C8">
            <w:pPr>
              <w:spacing w:after="80"/>
              <w:rPr>
                <w:color w:val="FF0000"/>
              </w:rPr>
            </w:pPr>
            <w:r w:rsidRPr="00DB08A6">
              <w:rPr>
                <w:sz w:val="22"/>
                <w:szCs w:val="22"/>
              </w:rPr>
              <w:t>2. Проект согласовать с ООО «ОЭСК»</w:t>
            </w:r>
          </w:p>
        </w:tc>
      </w:tr>
      <w:tr w:rsidR="002B60E3" w:rsidRPr="00DB08A6" w:rsidTr="00D965C8">
        <w:trPr>
          <w:trHeight w:val="376"/>
          <w:tblHeader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/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pPr>
              <w:rPr>
                <w:b/>
                <w:bCs/>
              </w:rPr>
            </w:pPr>
            <w:r w:rsidRPr="00DB08A6">
              <w:rPr>
                <w:b/>
                <w:bCs/>
                <w:sz w:val="22"/>
                <w:szCs w:val="22"/>
              </w:rPr>
              <w:t>Контактные лица</w:t>
            </w: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/>
        </w:tc>
      </w:tr>
      <w:tr w:rsidR="002B60E3" w:rsidRPr="00DB08A6" w:rsidTr="00D965C8">
        <w:trPr>
          <w:trHeight w:val="376"/>
          <w:tblHeader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/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r w:rsidRPr="00DB08A6">
              <w:rPr>
                <w:sz w:val="22"/>
                <w:szCs w:val="22"/>
              </w:rPr>
              <w:t>Главный инженер ООО «ОЭСК»</w:t>
            </w: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r w:rsidRPr="00DB08A6">
              <w:rPr>
                <w:sz w:val="22"/>
                <w:szCs w:val="22"/>
              </w:rPr>
              <w:t xml:space="preserve">Шахов Андрей Юрьевич, тел. 8(3846) 69-35-00.                                                                      </w:t>
            </w:r>
          </w:p>
        </w:tc>
      </w:tr>
      <w:tr w:rsidR="002B60E3" w:rsidRPr="00DB08A6" w:rsidTr="00D965C8">
        <w:trPr>
          <w:trHeight w:val="376"/>
          <w:tblHeader/>
        </w:trPr>
        <w:tc>
          <w:tcPr>
            <w:tcW w:w="710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/>
        </w:tc>
        <w:tc>
          <w:tcPr>
            <w:tcW w:w="3543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r w:rsidRPr="00DB08A6">
              <w:rPr>
                <w:sz w:val="22"/>
                <w:szCs w:val="22"/>
              </w:rPr>
              <w:t>И.о. Нач. ПТО</w:t>
            </w:r>
          </w:p>
        </w:tc>
        <w:tc>
          <w:tcPr>
            <w:tcW w:w="6379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:rsidR="002B60E3" w:rsidRPr="00DB08A6" w:rsidRDefault="002B60E3" w:rsidP="00D965C8">
            <w:r w:rsidRPr="00DB08A6">
              <w:rPr>
                <w:sz w:val="22"/>
                <w:szCs w:val="22"/>
              </w:rPr>
              <w:t>Запорожец Галина Вадимовна, тел. 8(3846) 68-37-03, 8-960-931-99-95</w:t>
            </w:r>
          </w:p>
        </w:tc>
      </w:tr>
    </w:tbl>
    <w:p w:rsidR="002B60E3" w:rsidRDefault="002B60E3" w:rsidP="00DB08A6">
      <w:pPr>
        <w:spacing w:after="120"/>
        <w:ind w:left="357"/>
        <w:jc w:val="center"/>
        <w:rPr>
          <w:b/>
        </w:rPr>
      </w:pPr>
    </w:p>
    <w:p w:rsidR="002B60E3" w:rsidRDefault="002B60E3" w:rsidP="00DB08A6">
      <w:pPr>
        <w:spacing w:after="120"/>
        <w:ind w:left="357"/>
        <w:jc w:val="center"/>
        <w:rPr>
          <w:b/>
        </w:rPr>
      </w:pPr>
      <w:r>
        <w:rPr>
          <w:b/>
        </w:rPr>
        <w:t>Прилагаемые документы к настоящим техническим условиям на проектирование</w:t>
      </w:r>
    </w:p>
    <w:p w:rsidR="002B60E3" w:rsidRDefault="002B60E3" w:rsidP="00DB08A6">
      <w:pPr>
        <w:spacing w:after="240"/>
        <w:contextualSpacing/>
      </w:pPr>
    </w:p>
    <w:tbl>
      <w:tblPr>
        <w:tblW w:w="1063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66"/>
        <w:gridCol w:w="534"/>
        <w:gridCol w:w="1002"/>
        <w:gridCol w:w="709"/>
        <w:gridCol w:w="868"/>
        <w:gridCol w:w="539"/>
        <w:gridCol w:w="1871"/>
        <w:gridCol w:w="407"/>
        <w:gridCol w:w="132"/>
        <w:gridCol w:w="2012"/>
        <w:gridCol w:w="408"/>
        <w:gridCol w:w="131"/>
        <w:gridCol w:w="861"/>
        <w:gridCol w:w="427"/>
        <w:gridCol w:w="539"/>
        <w:gridCol w:w="26"/>
      </w:tblGrid>
      <w:tr w:rsidR="002B60E3" w:rsidRPr="009440FF" w:rsidTr="00D965C8">
        <w:tc>
          <w:tcPr>
            <w:tcW w:w="2411" w:type="dxa"/>
            <w:gridSpan w:val="4"/>
          </w:tcPr>
          <w:p w:rsidR="002B60E3" w:rsidRPr="009440FF" w:rsidRDefault="002B60E3" w:rsidP="00D965C8">
            <w:pPr>
              <w:jc w:val="center"/>
              <w:rPr>
                <w:b/>
              </w:rPr>
            </w:pPr>
            <w:r w:rsidRPr="009440FF">
              <w:rPr>
                <w:b/>
              </w:rPr>
              <w:t>Номер приложения</w:t>
            </w:r>
          </w:p>
        </w:tc>
        <w:tc>
          <w:tcPr>
            <w:tcW w:w="6237" w:type="dxa"/>
            <w:gridSpan w:val="7"/>
          </w:tcPr>
          <w:p w:rsidR="002B60E3" w:rsidRPr="009440FF" w:rsidRDefault="002B60E3" w:rsidP="00D965C8">
            <w:pPr>
              <w:jc w:val="center"/>
              <w:rPr>
                <w:b/>
              </w:rPr>
            </w:pPr>
            <w:r w:rsidRPr="009440FF">
              <w:rPr>
                <w:b/>
              </w:rPr>
              <w:t>Наименование приложения</w:t>
            </w:r>
          </w:p>
        </w:tc>
        <w:tc>
          <w:tcPr>
            <w:tcW w:w="992" w:type="dxa"/>
            <w:gridSpan w:val="2"/>
          </w:tcPr>
          <w:p w:rsidR="002B60E3" w:rsidRPr="009440FF" w:rsidRDefault="002B60E3" w:rsidP="00D965C8">
            <w:pPr>
              <w:jc w:val="center"/>
              <w:rPr>
                <w:b/>
              </w:rPr>
            </w:pPr>
            <w:r w:rsidRPr="009440FF">
              <w:rPr>
                <w:b/>
              </w:rPr>
              <w:t>Кол-во стр.</w:t>
            </w:r>
          </w:p>
        </w:tc>
        <w:tc>
          <w:tcPr>
            <w:tcW w:w="992" w:type="dxa"/>
            <w:gridSpan w:val="3"/>
          </w:tcPr>
          <w:p w:rsidR="002B60E3" w:rsidRPr="009440FF" w:rsidRDefault="002B60E3" w:rsidP="00D965C8">
            <w:pPr>
              <w:jc w:val="center"/>
              <w:rPr>
                <w:b/>
              </w:rPr>
            </w:pPr>
            <w:r w:rsidRPr="009440FF">
              <w:rPr>
                <w:b/>
              </w:rPr>
              <w:t>фо</w:t>
            </w:r>
            <w:r w:rsidRPr="009440FF">
              <w:rPr>
                <w:b/>
              </w:rPr>
              <w:t>р</w:t>
            </w:r>
            <w:r w:rsidRPr="009440FF">
              <w:rPr>
                <w:b/>
              </w:rPr>
              <w:t>мат</w:t>
            </w:r>
          </w:p>
        </w:tc>
      </w:tr>
      <w:tr w:rsidR="002B60E3" w:rsidRPr="009440FF" w:rsidTr="00D965C8">
        <w:tc>
          <w:tcPr>
            <w:tcW w:w="1702" w:type="dxa"/>
            <w:gridSpan w:val="3"/>
            <w:tcBorders>
              <w:right w:val="nil"/>
            </w:tcBorders>
          </w:tcPr>
          <w:p w:rsidR="002B60E3" w:rsidRPr="009440FF" w:rsidRDefault="002B60E3" w:rsidP="00D965C8">
            <w:pPr>
              <w:jc w:val="center"/>
              <w:rPr>
                <w:sz w:val="18"/>
              </w:rPr>
            </w:pPr>
            <w:r w:rsidRPr="009440FF">
              <w:rPr>
                <w:sz w:val="18"/>
              </w:rPr>
              <w:t>1</w:t>
            </w:r>
          </w:p>
        </w:tc>
        <w:tc>
          <w:tcPr>
            <w:tcW w:w="709" w:type="dxa"/>
            <w:tcBorders>
              <w:left w:val="nil"/>
            </w:tcBorders>
          </w:tcPr>
          <w:p w:rsidR="002B60E3" w:rsidRPr="009440FF" w:rsidRDefault="002B60E3" w:rsidP="00D965C8">
            <w:pPr>
              <w:rPr>
                <w:sz w:val="18"/>
              </w:rPr>
            </w:pPr>
          </w:p>
        </w:tc>
        <w:tc>
          <w:tcPr>
            <w:tcW w:w="6237" w:type="dxa"/>
            <w:gridSpan w:val="7"/>
          </w:tcPr>
          <w:p w:rsidR="002B60E3" w:rsidRPr="009440FF" w:rsidRDefault="002B60E3" w:rsidP="00D965C8">
            <w:pPr>
              <w:jc w:val="center"/>
              <w:rPr>
                <w:sz w:val="18"/>
              </w:rPr>
            </w:pPr>
            <w:r w:rsidRPr="009440FF">
              <w:rPr>
                <w:sz w:val="18"/>
              </w:rPr>
              <w:t>2</w:t>
            </w:r>
          </w:p>
        </w:tc>
        <w:tc>
          <w:tcPr>
            <w:tcW w:w="992" w:type="dxa"/>
            <w:gridSpan w:val="2"/>
            <w:vAlign w:val="center"/>
          </w:tcPr>
          <w:p w:rsidR="002B60E3" w:rsidRPr="009440FF" w:rsidRDefault="002B60E3" w:rsidP="00D965C8">
            <w:pPr>
              <w:jc w:val="center"/>
              <w:rPr>
                <w:sz w:val="18"/>
              </w:rPr>
            </w:pPr>
            <w:r w:rsidRPr="009440FF">
              <w:rPr>
                <w:sz w:val="18"/>
              </w:rPr>
              <w:t>3</w:t>
            </w:r>
          </w:p>
        </w:tc>
        <w:tc>
          <w:tcPr>
            <w:tcW w:w="992" w:type="dxa"/>
            <w:gridSpan w:val="3"/>
            <w:vAlign w:val="center"/>
          </w:tcPr>
          <w:p w:rsidR="002B60E3" w:rsidRPr="009440FF" w:rsidRDefault="002B60E3" w:rsidP="00D965C8">
            <w:pPr>
              <w:jc w:val="center"/>
              <w:rPr>
                <w:sz w:val="18"/>
              </w:rPr>
            </w:pPr>
            <w:r w:rsidRPr="009440FF">
              <w:rPr>
                <w:sz w:val="18"/>
              </w:rPr>
              <w:t>4</w:t>
            </w:r>
          </w:p>
        </w:tc>
      </w:tr>
      <w:tr w:rsidR="002B60E3" w:rsidRPr="00734AF6" w:rsidTr="00D965C8">
        <w:tc>
          <w:tcPr>
            <w:tcW w:w="1702" w:type="dxa"/>
            <w:gridSpan w:val="3"/>
            <w:tcBorders>
              <w:right w:val="nil"/>
            </w:tcBorders>
          </w:tcPr>
          <w:p w:rsidR="002B60E3" w:rsidRPr="00734AF6" w:rsidRDefault="002B60E3" w:rsidP="00D965C8">
            <w:pPr>
              <w:jc w:val="right"/>
            </w:pPr>
            <w:r w:rsidRPr="00734AF6">
              <w:rPr>
                <w:sz w:val="22"/>
              </w:rPr>
              <w:t>Приложение №</w:t>
            </w:r>
          </w:p>
        </w:tc>
        <w:tc>
          <w:tcPr>
            <w:tcW w:w="709" w:type="dxa"/>
            <w:tcBorders>
              <w:left w:val="nil"/>
            </w:tcBorders>
          </w:tcPr>
          <w:p w:rsidR="002B60E3" w:rsidRPr="00734AF6" w:rsidRDefault="002B60E3" w:rsidP="00D965C8">
            <w:r>
              <w:rPr>
                <w:sz w:val="22"/>
              </w:rPr>
              <w:t>1</w:t>
            </w:r>
          </w:p>
        </w:tc>
        <w:tc>
          <w:tcPr>
            <w:tcW w:w="6237" w:type="dxa"/>
            <w:gridSpan w:val="7"/>
          </w:tcPr>
          <w:p w:rsidR="002B60E3" w:rsidRPr="00734AF6" w:rsidRDefault="002B60E3" w:rsidP="00D965C8">
            <w:r>
              <w:rPr>
                <w:sz w:val="22"/>
              </w:rPr>
              <w:t xml:space="preserve">Технические условия для присоединения к электрическим </w:t>
            </w:r>
            <w:r>
              <w:rPr>
                <w:sz w:val="22"/>
                <w:szCs w:val="22"/>
              </w:rPr>
              <w:t>с</w:t>
            </w:r>
            <w:r>
              <w:rPr>
                <w:sz w:val="22"/>
                <w:szCs w:val="22"/>
              </w:rPr>
              <w:t>е</w:t>
            </w:r>
            <w:r>
              <w:rPr>
                <w:sz w:val="22"/>
                <w:szCs w:val="22"/>
              </w:rPr>
              <w:t>тям</w:t>
            </w:r>
          </w:p>
        </w:tc>
        <w:tc>
          <w:tcPr>
            <w:tcW w:w="992" w:type="dxa"/>
            <w:gridSpan w:val="2"/>
            <w:vAlign w:val="center"/>
          </w:tcPr>
          <w:p w:rsidR="002B60E3" w:rsidRPr="00734AF6" w:rsidRDefault="002B60E3" w:rsidP="00D965C8">
            <w:pPr>
              <w:jc w:val="center"/>
            </w:pPr>
            <w:r w:rsidRPr="00734AF6">
              <w:t>1</w:t>
            </w:r>
          </w:p>
        </w:tc>
        <w:tc>
          <w:tcPr>
            <w:tcW w:w="992" w:type="dxa"/>
            <w:gridSpan w:val="3"/>
            <w:vAlign w:val="center"/>
          </w:tcPr>
          <w:p w:rsidR="002B60E3" w:rsidRPr="00662BBB" w:rsidRDefault="002B60E3" w:rsidP="00D965C8">
            <w:pPr>
              <w:jc w:val="center"/>
            </w:pPr>
            <w:r w:rsidRPr="00662BBB">
              <w:rPr>
                <w:sz w:val="22"/>
                <w:szCs w:val="22"/>
                <w:lang w:val="en-US"/>
              </w:rPr>
              <w:t>pdf</w:t>
            </w:r>
          </w:p>
        </w:tc>
      </w:tr>
      <w:tr w:rsidR="002B60E3" w:rsidRPr="00734AF6" w:rsidTr="00D965C8">
        <w:tc>
          <w:tcPr>
            <w:tcW w:w="1702" w:type="dxa"/>
            <w:gridSpan w:val="3"/>
            <w:tcBorders>
              <w:right w:val="nil"/>
            </w:tcBorders>
          </w:tcPr>
          <w:p w:rsidR="002B60E3" w:rsidRPr="00734AF6" w:rsidRDefault="002B60E3" w:rsidP="00D965C8">
            <w:pPr>
              <w:jc w:val="right"/>
            </w:pPr>
            <w:r w:rsidRPr="00734AF6">
              <w:rPr>
                <w:sz w:val="22"/>
              </w:rPr>
              <w:t>Приложение №</w:t>
            </w:r>
          </w:p>
        </w:tc>
        <w:tc>
          <w:tcPr>
            <w:tcW w:w="709" w:type="dxa"/>
            <w:tcBorders>
              <w:left w:val="nil"/>
            </w:tcBorders>
          </w:tcPr>
          <w:p w:rsidR="002B60E3" w:rsidRPr="00734AF6" w:rsidRDefault="002B60E3" w:rsidP="00D965C8">
            <w:r>
              <w:rPr>
                <w:sz w:val="22"/>
              </w:rPr>
              <w:t>2</w:t>
            </w:r>
          </w:p>
        </w:tc>
        <w:tc>
          <w:tcPr>
            <w:tcW w:w="6237" w:type="dxa"/>
            <w:gridSpan w:val="7"/>
          </w:tcPr>
          <w:p w:rsidR="002B60E3" w:rsidRDefault="002B60E3" w:rsidP="00D965C8">
            <w:r>
              <w:rPr>
                <w:sz w:val="22"/>
              </w:rPr>
              <w:t>Ситуационный план расположения объекта</w:t>
            </w:r>
          </w:p>
        </w:tc>
        <w:tc>
          <w:tcPr>
            <w:tcW w:w="992" w:type="dxa"/>
            <w:gridSpan w:val="2"/>
            <w:vAlign w:val="center"/>
          </w:tcPr>
          <w:p w:rsidR="002B60E3" w:rsidRPr="00734AF6" w:rsidRDefault="002B60E3" w:rsidP="00D965C8">
            <w:pPr>
              <w:jc w:val="center"/>
            </w:pPr>
            <w:r>
              <w:t>1</w:t>
            </w:r>
          </w:p>
        </w:tc>
        <w:tc>
          <w:tcPr>
            <w:tcW w:w="992" w:type="dxa"/>
            <w:gridSpan w:val="3"/>
            <w:vAlign w:val="center"/>
          </w:tcPr>
          <w:p w:rsidR="002B60E3" w:rsidRPr="00662BBB" w:rsidRDefault="002B60E3" w:rsidP="00D965C8">
            <w:pPr>
              <w:jc w:val="center"/>
            </w:pPr>
            <w:r w:rsidRPr="00662BBB">
              <w:rPr>
                <w:sz w:val="22"/>
                <w:szCs w:val="22"/>
                <w:lang w:val="en-US"/>
              </w:rPr>
              <w:t>pdf</w:t>
            </w:r>
          </w:p>
        </w:tc>
      </w:tr>
      <w:tr w:rsidR="002B60E3" w:rsidTr="00D965C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gridBefore w:val="1"/>
          <w:gridAfter w:val="2"/>
          <w:wBefore w:w="166" w:type="dxa"/>
          <w:wAfter w:w="565" w:type="dxa"/>
        </w:trPr>
        <w:tc>
          <w:tcPr>
            <w:tcW w:w="5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  <w:vAlign w:val="bottom"/>
          </w:tcPr>
          <w:p w:rsidR="002B60E3" w:rsidRPr="005F7499" w:rsidRDefault="002B60E3" w:rsidP="00D965C8">
            <w:pPr>
              <w:spacing w:line="360" w:lineRule="auto"/>
              <w:jc w:val="center"/>
              <w:rPr>
                <w:b/>
              </w:rPr>
            </w:pPr>
          </w:p>
          <w:p w:rsidR="002B60E3" w:rsidRPr="005F7499" w:rsidRDefault="002B60E3" w:rsidP="00D965C8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2579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000000"/>
            </w:tcBorders>
            <w:vAlign w:val="bottom"/>
          </w:tcPr>
          <w:p w:rsidR="002B60E3" w:rsidRPr="005F7499" w:rsidRDefault="002B60E3" w:rsidP="00D965C8">
            <w:pPr>
              <w:spacing w:line="360" w:lineRule="auto"/>
            </w:pPr>
            <w:r w:rsidRPr="005F7499">
              <w:t>Главный инженер</w:t>
            </w:r>
          </w:p>
        </w:tc>
        <w:tc>
          <w:tcPr>
            <w:tcW w:w="2410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000000"/>
            </w:tcBorders>
            <w:vAlign w:val="bottom"/>
          </w:tcPr>
          <w:p w:rsidR="002B60E3" w:rsidRPr="005F7499" w:rsidRDefault="002B60E3" w:rsidP="00D965C8">
            <w:pPr>
              <w:spacing w:line="360" w:lineRule="auto"/>
              <w:jc w:val="center"/>
              <w:rPr>
                <w:b/>
              </w:rPr>
            </w:pPr>
            <w:r w:rsidRPr="005F7499">
              <w:rPr>
                <w:b/>
              </w:rPr>
              <w:t xml:space="preserve">                          </w:t>
            </w:r>
            <w:r>
              <w:rPr>
                <w:b/>
              </w:rPr>
              <w:t xml:space="preserve">                    </w:t>
            </w:r>
          </w:p>
        </w:tc>
        <w:tc>
          <w:tcPr>
            <w:tcW w:w="2551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000000"/>
            </w:tcBorders>
            <w:vAlign w:val="bottom"/>
          </w:tcPr>
          <w:p w:rsidR="002B60E3" w:rsidRPr="005F7499" w:rsidRDefault="002B60E3" w:rsidP="00D965C8">
            <w:pPr>
              <w:spacing w:line="360" w:lineRule="auto"/>
            </w:pPr>
            <w:r>
              <w:t xml:space="preserve">        </w:t>
            </w:r>
            <w:r w:rsidRPr="005F7499">
              <w:t>А.Ю. Шахов</w:t>
            </w:r>
          </w:p>
        </w:tc>
        <w:tc>
          <w:tcPr>
            <w:tcW w:w="1827" w:type="dxa"/>
            <w:gridSpan w:val="4"/>
            <w:tcBorders>
              <w:left w:val="single" w:sz="4" w:space="0" w:color="FFFFFF"/>
              <w:bottom w:val="single" w:sz="4" w:space="0" w:color="000000"/>
              <w:right w:val="single" w:sz="4" w:space="0" w:color="FFFFFF"/>
            </w:tcBorders>
            <w:vAlign w:val="bottom"/>
          </w:tcPr>
          <w:p w:rsidR="002B60E3" w:rsidRPr="005F7499" w:rsidRDefault="002B60E3" w:rsidP="00D965C8">
            <w:pPr>
              <w:spacing w:line="360" w:lineRule="auto"/>
              <w:rPr>
                <w:b/>
              </w:rPr>
            </w:pPr>
            <w:r>
              <w:rPr>
                <w:b/>
              </w:rPr>
              <w:t xml:space="preserve">              </w:t>
            </w:r>
          </w:p>
        </w:tc>
      </w:tr>
      <w:tr w:rsidR="002B60E3" w:rsidRPr="005F7499" w:rsidTr="00D965C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gridBefore w:val="1"/>
          <w:gridAfter w:val="1"/>
          <w:wBefore w:w="166" w:type="dxa"/>
          <w:wAfter w:w="26" w:type="dxa"/>
          <w:trHeight w:val="275"/>
        </w:trPr>
        <w:tc>
          <w:tcPr>
            <w:tcW w:w="5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</w:tcPr>
          <w:p w:rsidR="002B60E3" w:rsidRPr="005F7499" w:rsidRDefault="002B60E3" w:rsidP="00D965C8">
            <w:pPr>
              <w:snapToGrid w:val="0"/>
              <w:spacing w:line="360" w:lineRule="auto"/>
              <w:jc w:val="center"/>
              <w:rPr>
                <w:sz w:val="14"/>
                <w:szCs w:val="14"/>
              </w:rPr>
            </w:pP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FFFFFF"/>
              <w:bottom w:val="single" w:sz="4" w:space="0" w:color="FFFFFF"/>
            </w:tcBorders>
          </w:tcPr>
          <w:p w:rsidR="002B60E3" w:rsidRPr="005F7499" w:rsidRDefault="002B60E3" w:rsidP="00D965C8">
            <w:pPr>
              <w:spacing w:line="360" w:lineRule="auto"/>
              <w:jc w:val="center"/>
              <w:rPr>
                <w:sz w:val="12"/>
                <w:szCs w:val="12"/>
              </w:rPr>
            </w:pPr>
            <w:r w:rsidRPr="005F7499">
              <w:rPr>
                <w:sz w:val="12"/>
                <w:szCs w:val="12"/>
              </w:rPr>
              <w:t>(должность )</w:t>
            </w:r>
          </w:p>
        </w:tc>
        <w:tc>
          <w:tcPr>
            <w:tcW w:w="2410" w:type="dxa"/>
            <w:gridSpan w:val="3"/>
            <w:tcBorders>
              <w:top w:val="single" w:sz="4" w:space="0" w:color="000000"/>
              <w:left w:val="single" w:sz="4" w:space="0" w:color="FFFFFF"/>
              <w:bottom w:val="single" w:sz="4" w:space="0" w:color="FFFFFF"/>
            </w:tcBorders>
          </w:tcPr>
          <w:p w:rsidR="002B60E3" w:rsidRPr="005F7499" w:rsidRDefault="002B60E3" w:rsidP="00D965C8">
            <w:pPr>
              <w:spacing w:line="360" w:lineRule="auto"/>
              <w:jc w:val="center"/>
              <w:rPr>
                <w:sz w:val="12"/>
                <w:szCs w:val="12"/>
              </w:rPr>
            </w:pPr>
            <w:r w:rsidRPr="005F7499">
              <w:rPr>
                <w:sz w:val="12"/>
                <w:szCs w:val="12"/>
              </w:rPr>
              <w:t>(подпись)</w:t>
            </w:r>
          </w:p>
        </w:tc>
        <w:tc>
          <w:tcPr>
            <w:tcW w:w="2551" w:type="dxa"/>
            <w:gridSpan w:val="3"/>
            <w:tcBorders>
              <w:top w:val="single" w:sz="4" w:space="0" w:color="000000"/>
              <w:left w:val="single" w:sz="4" w:space="0" w:color="FFFFFF"/>
              <w:bottom w:val="single" w:sz="4" w:space="0" w:color="FFFFFF"/>
            </w:tcBorders>
          </w:tcPr>
          <w:p w:rsidR="002B60E3" w:rsidRPr="005F7499" w:rsidRDefault="002B60E3" w:rsidP="00D965C8">
            <w:pPr>
              <w:spacing w:line="360" w:lineRule="auto"/>
              <w:jc w:val="center"/>
              <w:rPr>
                <w:sz w:val="12"/>
                <w:szCs w:val="12"/>
              </w:rPr>
            </w:pPr>
            <w:r w:rsidRPr="005F7499">
              <w:rPr>
                <w:sz w:val="12"/>
                <w:szCs w:val="12"/>
              </w:rPr>
              <w:t>(ФИО)</w:t>
            </w:r>
          </w:p>
        </w:tc>
        <w:tc>
          <w:tcPr>
            <w:tcW w:w="1827" w:type="dxa"/>
            <w:gridSpan w:val="3"/>
            <w:tcBorders>
              <w:top w:val="single" w:sz="4" w:space="0" w:color="000000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2B60E3" w:rsidRPr="005F7499" w:rsidRDefault="002B60E3" w:rsidP="00D965C8">
            <w:pPr>
              <w:spacing w:line="360" w:lineRule="auto"/>
              <w:jc w:val="center"/>
              <w:rPr>
                <w:sz w:val="12"/>
                <w:szCs w:val="12"/>
              </w:rPr>
            </w:pPr>
            <w:r w:rsidRPr="005F7499">
              <w:rPr>
                <w:sz w:val="12"/>
                <w:szCs w:val="12"/>
              </w:rPr>
              <w:t>(Дата)</w:t>
            </w:r>
          </w:p>
        </w:tc>
      </w:tr>
      <w:tr w:rsidR="002B60E3" w:rsidTr="00D965C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gridBefore w:val="1"/>
          <w:gridAfter w:val="1"/>
          <w:wBefore w:w="166" w:type="dxa"/>
          <w:wAfter w:w="26" w:type="dxa"/>
        </w:trPr>
        <w:tc>
          <w:tcPr>
            <w:tcW w:w="10440" w:type="dxa"/>
            <w:gridSpan w:val="14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2B60E3" w:rsidRPr="005F7499" w:rsidRDefault="002B60E3" w:rsidP="00D965C8">
            <w:pPr>
              <w:spacing w:line="360" w:lineRule="auto"/>
              <w:rPr>
                <w:b/>
              </w:rPr>
            </w:pPr>
          </w:p>
        </w:tc>
      </w:tr>
      <w:tr w:rsidR="002B60E3" w:rsidTr="00D965C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gridBefore w:val="1"/>
          <w:gridAfter w:val="1"/>
          <w:wBefore w:w="166" w:type="dxa"/>
          <w:wAfter w:w="26" w:type="dxa"/>
        </w:trPr>
        <w:tc>
          <w:tcPr>
            <w:tcW w:w="534" w:type="dxa"/>
            <w:tcBorders>
              <w:left w:val="single" w:sz="4" w:space="0" w:color="FFFFFF"/>
              <w:bottom w:val="single" w:sz="4" w:space="0" w:color="FFFFFF"/>
            </w:tcBorders>
            <w:vAlign w:val="bottom"/>
          </w:tcPr>
          <w:p w:rsidR="002B60E3" w:rsidRPr="005F7499" w:rsidRDefault="002B60E3" w:rsidP="00D965C8">
            <w:pPr>
              <w:spacing w:line="360" w:lineRule="auto"/>
              <w:jc w:val="center"/>
            </w:pPr>
          </w:p>
        </w:tc>
        <w:tc>
          <w:tcPr>
            <w:tcW w:w="3118" w:type="dxa"/>
            <w:gridSpan w:val="4"/>
            <w:tcBorders>
              <w:top w:val="single" w:sz="4" w:space="0" w:color="FFFFFF"/>
              <w:left w:val="single" w:sz="4" w:space="0" w:color="FFFFFF"/>
              <w:bottom w:val="single" w:sz="4" w:space="0" w:color="000000"/>
            </w:tcBorders>
          </w:tcPr>
          <w:p w:rsidR="002B60E3" w:rsidRPr="005F7499" w:rsidRDefault="002B60E3" w:rsidP="00D965C8">
            <w:r w:rsidRPr="005F7499">
              <w:t>И.о. Начальника ПТО</w:t>
            </w:r>
          </w:p>
        </w:tc>
        <w:tc>
          <w:tcPr>
            <w:tcW w:w="2278" w:type="dxa"/>
            <w:gridSpan w:val="2"/>
            <w:tcBorders>
              <w:left w:val="single" w:sz="4" w:space="0" w:color="FFFFFF"/>
              <w:bottom w:val="single" w:sz="4" w:space="0" w:color="000000"/>
            </w:tcBorders>
            <w:vAlign w:val="bottom"/>
          </w:tcPr>
          <w:p w:rsidR="002B60E3" w:rsidRPr="005F7499" w:rsidRDefault="002B60E3" w:rsidP="00D965C8">
            <w:pPr>
              <w:spacing w:line="360" w:lineRule="auto"/>
              <w:rPr>
                <w:b/>
              </w:rPr>
            </w:pPr>
            <w:r>
              <w:t xml:space="preserve">                           </w:t>
            </w:r>
          </w:p>
        </w:tc>
        <w:tc>
          <w:tcPr>
            <w:tcW w:w="2683" w:type="dxa"/>
            <w:gridSpan w:val="4"/>
            <w:tcBorders>
              <w:left w:val="single" w:sz="4" w:space="0" w:color="FFFFFF"/>
              <w:bottom w:val="single" w:sz="4" w:space="0" w:color="000000"/>
            </w:tcBorders>
            <w:vAlign w:val="bottom"/>
          </w:tcPr>
          <w:p w:rsidR="002B60E3" w:rsidRPr="005F7499" w:rsidRDefault="002B60E3" w:rsidP="00D965C8">
            <w:pPr>
              <w:spacing w:line="360" w:lineRule="auto"/>
            </w:pPr>
            <w:r w:rsidRPr="005F7499">
              <w:t>Г.В. Запорожец</w:t>
            </w:r>
          </w:p>
        </w:tc>
        <w:tc>
          <w:tcPr>
            <w:tcW w:w="1827" w:type="dxa"/>
            <w:gridSpan w:val="3"/>
            <w:tcBorders>
              <w:left w:val="single" w:sz="4" w:space="0" w:color="FFFFFF"/>
              <w:bottom w:val="single" w:sz="4" w:space="0" w:color="000000"/>
              <w:right w:val="single" w:sz="4" w:space="0" w:color="FFFFFF"/>
            </w:tcBorders>
            <w:vAlign w:val="bottom"/>
          </w:tcPr>
          <w:p w:rsidR="002B60E3" w:rsidRPr="005F7499" w:rsidRDefault="002B60E3" w:rsidP="00D965C8">
            <w:pPr>
              <w:spacing w:line="360" w:lineRule="auto"/>
              <w:rPr>
                <w:b/>
              </w:rPr>
            </w:pPr>
            <w:r>
              <w:rPr>
                <w:b/>
              </w:rPr>
              <w:t xml:space="preserve">                        </w:t>
            </w:r>
          </w:p>
        </w:tc>
      </w:tr>
      <w:tr w:rsidR="002B60E3" w:rsidTr="00D965C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gridBefore w:val="1"/>
          <w:gridAfter w:val="1"/>
          <w:wBefore w:w="166" w:type="dxa"/>
          <w:wAfter w:w="26" w:type="dxa"/>
        </w:trPr>
        <w:tc>
          <w:tcPr>
            <w:tcW w:w="5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  <w:vAlign w:val="bottom"/>
          </w:tcPr>
          <w:p w:rsidR="002B60E3" w:rsidRDefault="002B60E3" w:rsidP="00D965C8">
            <w:pPr>
              <w:snapToGrid w:val="0"/>
              <w:spacing w:line="360" w:lineRule="auto"/>
              <w:jc w:val="center"/>
              <w:rPr>
                <w:b/>
                <w:sz w:val="14"/>
              </w:rPr>
            </w:pP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FFFFFF"/>
              <w:bottom w:val="single" w:sz="4" w:space="0" w:color="FFFFFF"/>
            </w:tcBorders>
          </w:tcPr>
          <w:p w:rsidR="002B60E3" w:rsidRDefault="002B60E3" w:rsidP="00D965C8">
            <w:pPr>
              <w:spacing w:line="360" w:lineRule="auto"/>
              <w:jc w:val="center"/>
              <w:rPr>
                <w:sz w:val="12"/>
              </w:rPr>
            </w:pPr>
            <w:r>
              <w:rPr>
                <w:sz w:val="12"/>
              </w:rPr>
              <w:t>(должность)</w:t>
            </w:r>
          </w:p>
        </w:tc>
        <w:tc>
          <w:tcPr>
            <w:tcW w:w="2278" w:type="dxa"/>
            <w:gridSpan w:val="2"/>
            <w:tcBorders>
              <w:top w:val="single" w:sz="4" w:space="0" w:color="000000"/>
              <w:left w:val="single" w:sz="4" w:space="0" w:color="FFFFFF"/>
              <w:bottom w:val="single" w:sz="4" w:space="0" w:color="FFFFFF"/>
            </w:tcBorders>
          </w:tcPr>
          <w:p w:rsidR="002B60E3" w:rsidRDefault="002B60E3" w:rsidP="00D965C8">
            <w:pPr>
              <w:spacing w:line="360" w:lineRule="auto"/>
              <w:jc w:val="center"/>
              <w:rPr>
                <w:sz w:val="12"/>
              </w:rPr>
            </w:pPr>
            <w:r>
              <w:rPr>
                <w:sz w:val="12"/>
              </w:rPr>
              <w:t>(подпись)</w:t>
            </w:r>
          </w:p>
        </w:tc>
        <w:tc>
          <w:tcPr>
            <w:tcW w:w="2683" w:type="dxa"/>
            <w:gridSpan w:val="4"/>
            <w:tcBorders>
              <w:top w:val="single" w:sz="4" w:space="0" w:color="000000"/>
              <w:left w:val="single" w:sz="4" w:space="0" w:color="FFFFFF"/>
              <w:bottom w:val="single" w:sz="4" w:space="0" w:color="FFFFFF"/>
            </w:tcBorders>
          </w:tcPr>
          <w:p w:rsidR="002B60E3" w:rsidRDefault="002B60E3" w:rsidP="00D965C8">
            <w:pPr>
              <w:spacing w:line="360" w:lineRule="auto"/>
              <w:jc w:val="center"/>
              <w:rPr>
                <w:sz w:val="12"/>
              </w:rPr>
            </w:pPr>
            <w:r>
              <w:rPr>
                <w:sz w:val="12"/>
              </w:rPr>
              <w:t>(ФИО)</w:t>
            </w:r>
          </w:p>
        </w:tc>
        <w:tc>
          <w:tcPr>
            <w:tcW w:w="1827" w:type="dxa"/>
            <w:gridSpan w:val="3"/>
            <w:tcBorders>
              <w:top w:val="single" w:sz="4" w:space="0" w:color="000000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2B60E3" w:rsidRDefault="002B60E3" w:rsidP="00D965C8">
            <w:pPr>
              <w:spacing w:line="360" w:lineRule="auto"/>
              <w:jc w:val="center"/>
              <w:rPr>
                <w:b/>
              </w:rPr>
            </w:pPr>
            <w:r>
              <w:rPr>
                <w:sz w:val="12"/>
              </w:rPr>
              <w:t>(Дата)</w:t>
            </w:r>
          </w:p>
        </w:tc>
      </w:tr>
    </w:tbl>
    <w:p w:rsidR="002B60E3" w:rsidRDefault="002B60E3" w:rsidP="00DB08A6">
      <w:pPr>
        <w:pStyle w:val="BodyTextIndent2"/>
        <w:spacing w:after="0" w:line="240" w:lineRule="auto"/>
        <w:ind w:left="6372" w:firstLine="708"/>
        <w:rPr>
          <w:i/>
        </w:rPr>
      </w:pPr>
    </w:p>
    <w:sectPr w:rsidR="002B60E3" w:rsidSect="0095023D">
      <w:headerReference w:type="default" r:id="rId22"/>
      <w:pgSz w:w="11906" w:h="16838"/>
      <w:pgMar w:top="1134" w:right="907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B60E3" w:rsidRDefault="002B60E3">
      <w:r>
        <w:separator/>
      </w:r>
    </w:p>
  </w:endnote>
  <w:endnote w:type="continuationSeparator" w:id="0">
    <w:p w:rsidR="002B60E3" w:rsidRDefault="002B60E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ramondNarrowC">
    <w:altName w:val="Courier New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TimesET">
    <w:altName w:val="Times New Roman"/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imesD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lbany WT J">
    <w:altName w:val="Arial Unicode MS"/>
    <w:panose1 w:val="00000000000000000000"/>
    <w:charset w:val="80"/>
    <w:family w:val="swiss"/>
    <w:notTrueType/>
    <w:pitch w:val="variable"/>
    <w:sig w:usb0="00000001" w:usb1="08070000" w:usb2="00000010" w:usb3="00000000" w:csb0="0002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B60E3" w:rsidRDefault="002B60E3">
      <w:r>
        <w:separator/>
      </w:r>
    </w:p>
  </w:footnote>
  <w:footnote w:type="continuationSeparator" w:id="0">
    <w:p w:rsidR="002B60E3" w:rsidRDefault="002B60E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60E3" w:rsidRPr="00A80EBF" w:rsidRDefault="002B60E3">
    <w:pPr>
      <w:pStyle w:val="Header"/>
      <w:jc w:val="right"/>
      <w:rPr>
        <w:sz w:val="20"/>
      </w:rPr>
    </w:pPr>
    <w:r w:rsidRPr="00A80EBF">
      <w:rPr>
        <w:sz w:val="20"/>
      </w:rPr>
      <w:fldChar w:fldCharType="begin"/>
    </w:r>
    <w:r w:rsidRPr="00A80EBF">
      <w:rPr>
        <w:sz w:val="20"/>
      </w:rPr>
      <w:instrText xml:space="preserve"> PAGE   \* MERGEFORMAT </w:instrText>
    </w:r>
    <w:r w:rsidRPr="00A80EBF">
      <w:rPr>
        <w:sz w:val="20"/>
      </w:rPr>
      <w:fldChar w:fldCharType="separate"/>
    </w:r>
    <w:r>
      <w:rPr>
        <w:sz w:val="20"/>
      </w:rPr>
      <w:t>21</w:t>
    </w:r>
    <w:r w:rsidRPr="00A80EBF">
      <w:rPr>
        <w:sz w:val="20"/>
      </w:rPr>
      <w:fldChar w:fldCharType="end"/>
    </w:r>
  </w:p>
  <w:p w:rsidR="002B60E3" w:rsidRDefault="002B60E3" w:rsidP="00571E13">
    <w:pPr>
      <w:spacing w:after="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60E3" w:rsidRPr="00110B92" w:rsidRDefault="002B60E3" w:rsidP="00141724">
    <w:pPr>
      <w:pStyle w:val="Header"/>
      <w:tabs>
        <w:tab w:val="left" w:pos="1855"/>
        <w:tab w:val="right" w:pos="9865"/>
      </w:tabs>
      <w:jc w:val="left"/>
      <w:rPr>
        <w:sz w:val="20"/>
      </w:rPr>
    </w:pPr>
    <w:r>
      <w:rPr>
        <w:sz w:val="20"/>
      </w:rPr>
      <w:tab/>
    </w:r>
    <w:r>
      <w:rPr>
        <w:sz w:val="20"/>
      </w:rPr>
      <w:tab/>
    </w:r>
    <w:r>
      <w:rPr>
        <w:sz w:val="20"/>
      </w:rPr>
      <w:tab/>
    </w:r>
    <w:r>
      <w:rPr>
        <w:sz w:val="20"/>
      </w:rPr>
      <w:tab/>
    </w:r>
    <w:r w:rsidRPr="00110B92">
      <w:rPr>
        <w:sz w:val="20"/>
      </w:rPr>
      <w:fldChar w:fldCharType="begin"/>
    </w:r>
    <w:r w:rsidRPr="00110B92">
      <w:rPr>
        <w:sz w:val="20"/>
      </w:rPr>
      <w:instrText xml:space="preserve"> PAGE   \* MERGEFORMAT </w:instrText>
    </w:r>
    <w:r w:rsidRPr="00110B92">
      <w:rPr>
        <w:sz w:val="20"/>
      </w:rPr>
      <w:fldChar w:fldCharType="separate"/>
    </w:r>
    <w:r>
      <w:rPr>
        <w:sz w:val="20"/>
      </w:rPr>
      <w:t>26</w:t>
    </w:r>
    <w:r w:rsidRPr="00110B92">
      <w:rPr>
        <w:sz w:val="20"/>
      </w:rPr>
      <w:fldChar w:fldCharType="end"/>
    </w:r>
  </w:p>
  <w:p w:rsidR="002B60E3" w:rsidRDefault="002B60E3">
    <w:pPr>
      <w:pStyle w:val="Header"/>
      <w:spacing w:before="0" w:after="0"/>
      <w:rPr>
        <w:rFonts w:ascii="Times New Roman" w:hAnsi="Times New Roman"/>
        <w:i/>
        <w:sz w:val="16"/>
        <w:szCs w:val="16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AA7AA0E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3F4A43BA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792AAAE2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3B1C2C1C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DA742AAA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5A48DF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E56E5D60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9EAA8F60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A0BA7986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006C8A5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2"/>
    <w:multiLevelType w:val="multilevel"/>
    <w:tmpl w:val="73CA728C"/>
    <w:name w:val="WW8Num1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default"/>
        <w:i/>
      </w:rPr>
    </w:lvl>
    <w:lvl w:ilvl="1">
      <w:start w:val="1"/>
      <w:numFmt w:val="decimal"/>
      <w:lvlText w:val="%1.%2."/>
      <w:lvlJc w:val="left"/>
      <w:pPr>
        <w:tabs>
          <w:tab w:val="num" w:pos="622"/>
        </w:tabs>
        <w:ind w:left="622" w:hanging="480"/>
      </w:pPr>
      <w:rPr>
        <w:rFonts w:cs="Times New Roman" w:hint="default"/>
        <w:i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i w:val="0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  <w:i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i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i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  <w:i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  <w:i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  <w:i/>
      </w:rPr>
    </w:lvl>
  </w:abstractNum>
  <w:abstractNum w:abstractNumId="11">
    <w:nsid w:val="0AA932D4"/>
    <w:multiLevelType w:val="hybridMultilevel"/>
    <w:tmpl w:val="90A8F696"/>
    <w:lvl w:ilvl="0" w:tplc="9F68D2FC">
      <w:start w:val="4"/>
      <w:numFmt w:val="decimal"/>
      <w:lvlText w:val="%1."/>
      <w:lvlJc w:val="left"/>
      <w:pPr>
        <w:ind w:left="7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20" w:hanging="180"/>
      </w:pPr>
      <w:rPr>
        <w:rFonts w:cs="Times New Roman"/>
      </w:rPr>
    </w:lvl>
  </w:abstractNum>
  <w:abstractNum w:abstractNumId="12">
    <w:nsid w:val="0FB55065"/>
    <w:multiLevelType w:val="hybridMultilevel"/>
    <w:tmpl w:val="59F45714"/>
    <w:lvl w:ilvl="0" w:tplc="47307A3E">
      <w:start w:val="1"/>
      <w:numFmt w:val="decimal"/>
      <w:lvlText w:val="%1."/>
      <w:lvlJc w:val="left"/>
      <w:pPr>
        <w:tabs>
          <w:tab w:val="num" w:pos="1300"/>
        </w:tabs>
        <w:ind w:left="1300" w:hanging="900"/>
      </w:pPr>
      <w:rPr>
        <w:rFonts w:cs="Times New Roman"/>
      </w:rPr>
    </w:lvl>
    <w:lvl w:ilvl="1" w:tplc="04190003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04190005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04190001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04190003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04190005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04190001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04190003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04190005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3">
    <w:nsid w:val="101B193D"/>
    <w:multiLevelType w:val="hybridMultilevel"/>
    <w:tmpl w:val="C64264A8"/>
    <w:lvl w:ilvl="0" w:tplc="04190001">
      <w:start w:val="1"/>
      <w:numFmt w:val="bullet"/>
      <w:lvlText w:val=""/>
      <w:lvlJc w:val="left"/>
      <w:pPr>
        <w:ind w:left="150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9" w:hanging="360"/>
      </w:pPr>
      <w:rPr>
        <w:rFonts w:ascii="Wingdings" w:hAnsi="Wingdings" w:hint="default"/>
      </w:rPr>
    </w:lvl>
  </w:abstractNum>
  <w:abstractNum w:abstractNumId="14">
    <w:nsid w:val="2A4D0718"/>
    <w:multiLevelType w:val="hybridMultilevel"/>
    <w:tmpl w:val="A9187D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B371CC0"/>
    <w:multiLevelType w:val="hybridMultilevel"/>
    <w:tmpl w:val="5EBA7B1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2FD40369"/>
    <w:multiLevelType w:val="singleLevel"/>
    <w:tmpl w:val="C37E4D28"/>
    <w:lvl w:ilvl="0">
      <w:start w:val="1"/>
      <w:numFmt w:val="decimal"/>
      <w:lvlText w:val="%1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7">
    <w:nsid w:val="3A38292A"/>
    <w:multiLevelType w:val="multilevel"/>
    <w:tmpl w:val="F0E2A258"/>
    <w:styleLink w:val="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1980"/>
        </w:tabs>
        <w:ind w:left="16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980"/>
        </w:tabs>
        <w:ind w:left="1404" w:hanging="504"/>
      </w:pPr>
      <w:rPr>
        <w:rFonts w:cs="Times New Roman"/>
        <w:i w:val="0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cs="Times New Roman"/>
      </w:rPr>
    </w:lvl>
  </w:abstractNum>
  <w:abstractNum w:abstractNumId="18">
    <w:nsid w:val="3D0B1B4D"/>
    <w:multiLevelType w:val="hybridMultilevel"/>
    <w:tmpl w:val="BA06ED9A"/>
    <w:lvl w:ilvl="0" w:tplc="FFFFFFFF">
      <w:start w:val="1"/>
      <w:numFmt w:val="decimal"/>
      <w:pStyle w:val="ListNum"/>
      <w:lvlText w:val="%1."/>
      <w:lvlJc w:val="left"/>
      <w:pPr>
        <w:tabs>
          <w:tab w:val="num" w:pos="1070"/>
        </w:tabs>
        <w:ind w:left="1070" w:hanging="360"/>
      </w:pPr>
      <w:rPr>
        <w:rFonts w:cs="Times New Roman"/>
        <w:b/>
        <w:sz w:val="28"/>
        <w:szCs w:val="28"/>
      </w:rPr>
    </w:lvl>
    <w:lvl w:ilvl="1" w:tplc="FFFFFFFF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FFFFFFFF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FFFFFFF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FFFFFFFF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FFFFFFFF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FFFFFFF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FFFFFFFF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FFFFFFFF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9">
    <w:nsid w:val="50395034"/>
    <w:multiLevelType w:val="multilevel"/>
    <w:tmpl w:val="C0A047E0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664"/>
        </w:tabs>
        <w:ind w:left="1664" w:hanging="864"/>
      </w:pPr>
      <w:rPr>
        <w:rFonts w:cs="Times New Roman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20">
    <w:nsid w:val="55C82C3A"/>
    <w:multiLevelType w:val="hybridMultilevel"/>
    <w:tmpl w:val="C70CD5D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6EF57350"/>
    <w:multiLevelType w:val="multilevel"/>
    <w:tmpl w:val="9E70D45E"/>
    <w:lvl w:ilvl="0">
      <w:start w:val="1"/>
      <w:numFmt w:val="decimal"/>
      <w:lvlText w:val="%1."/>
      <w:lvlJc w:val="left"/>
      <w:rPr>
        <w:rFonts w:cs="Times New Roman"/>
        <w:sz w:val="24"/>
      </w:rPr>
    </w:lvl>
    <w:lvl w:ilvl="1">
      <w:start w:val="1"/>
      <w:numFmt w:val="decimal"/>
      <w:lvlText w:val="%1.%2."/>
      <w:lvlJc w:val="left"/>
      <w:rPr>
        <w:rFonts w:cs="Times New Roman"/>
      </w:rPr>
    </w:lvl>
    <w:lvl w:ilvl="2">
      <w:start w:val="1"/>
      <w:numFmt w:val="decimal"/>
      <w:lvlText w:val="%1.%2.%3."/>
      <w:lvlJc w:val="left"/>
      <w:rPr>
        <w:rFonts w:cs="Times New Roman"/>
        <w:sz w:val="18"/>
      </w:rPr>
    </w:lvl>
    <w:lvl w:ilvl="3">
      <w:start w:val="1"/>
      <w:numFmt w:val="decimal"/>
      <w:lvlText w:val="%1.%2.%3.%4."/>
      <w:lvlJc w:val="left"/>
      <w:rPr>
        <w:rFonts w:cs="Times New Roman"/>
      </w:rPr>
    </w:lvl>
    <w:lvl w:ilvl="4">
      <w:start w:val="1"/>
      <w:numFmt w:val="decimal"/>
      <w:lvlText w:val="%1.%2.%3.%4.%5."/>
      <w:lvlJc w:val="left"/>
      <w:rPr>
        <w:rFonts w:cs="Times New Roman"/>
      </w:rPr>
    </w:lvl>
    <w:lvl w:ilvl="5">
      <w:start w:val="1"/>
      <w:numFmt w:val="decimal"/>
      <w:lvlText w:val="%1.%2.%3.%4.%5.%6."/>
      <w:lvlJc w:val="left"/>
      <w:rPr>
        <w:rFonts w:cs="Times New Roman"/>
      </w:rPr>
    </w:lvl>
    <w:lvl w:ilvl="6">
      <w:start w:val="1"/>
      <w:numFmt w:val="decimal"/>
      <w:lvlText w:val="%1.%2.%3.%4.%5.%6.%7."/>
      <w:lvlJc w:val="left"/>
      <w:rPr>
        <w:rFonts w:cs="Times New Roman"/>
      </w:rPr>
    </w:lvl>
    <w:lvl w:ilvl="7">
      <w:start w:val="1"/>
      <w:numFmt w:val="decimal"/>
      <w:lvlText w:val="%1.%2.%3.%4.%5.%6.%7.%8."/>
      <w:lvlJc w:val="left"/>
      <w:rPr>
        <w:rFonts w:cs="Times New Roman"/>
      </w:rPr>
    </w:lvl>
    <w:lvl w:ilvl="8">
      <w:start w:val="1"/>
      <w:numFmt w:val="decimal"/>
      <w:lvlText w:val="%1.%2.%3.%4.%5.%6.%7.%8.%9."/>
      <w:lvlJc w:val="left"/>
      <w:rPr>
        <w:rFonts w:cs="Times New Roman"/>
      </w:rPr>
    </w:lvl>
  </w:abstractNum>
  <w:abstractNum w:abstractNumId="22">
    <w:nsid w:val="755511A0"/>
    <w:multiLevelType w:val="hybridMultilevel"/>
    <w:tmpl w:val="CA2224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8"/>
  </w:num>
  <w:num w:numId="3">
    <w:abstractNumId w:val="7"/>
  </w:num>
  <w:num w:numId="4">
    <w:abstractNumId w:val="6"/>
  </w:num>
  <w:num w:numId="5">
    <w:abstractNumId w:val="5"/>
  </w:num>
  <w:num w:numId="6">
    <w:abstractNumId w:val="4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2"/>
  </w:num>
  <w:num w:numId="13">
    <w:abstractNumId w:val="16"/>
    <w:lvlOverride w:ilvl="0">
      <w:startOverride w:val="1"/>
    </w:lvlOverride>
  </w:num>
  <w:num w:numId="14">
    <w:abstractNumId w:val="17"/>
  </w:num>
  <w:num w:numId="15">
    <w:abstractNumId w:val="22"/>
  </w:num>
  <w:num w:numId="16">
    <w:abstractNumId w:val="18"/>
  </w:num>
  <w:num w:numId="17">
    <w:abstractNumId w:val="10"/>
  </w:num>
  <w:num w:numId="18">
    <w:abstractNumId w:val="14"/>
  </w:num>
  <w:num w:numId="19">
    <w:abstractNumId w:val="13"/>
  </w:num>
  <w:num w:numId="20">
    <w:abstractNumId w:val="20"/>
  </w:num>
  <w:num w:numId="21">
    <w:abstractNumId w:val="11"/>
  </w:num>
  <w:num w:numId="2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stylePaneFormatFilter w:val="3F08"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717A8"/>
    <w:rsid w:val="000001B9"/>
    <w:rsid w:val="0000250F"/>
    <w:rsid w:val="0000256E"/>
    <w:rsid w:val="000034DE"/>
    <w:rsid w:val="0000447A"/>
    <w:rsid w:val="00006E0F"/>
    <w:rsid w:val="00011BF3"/>
    <w:rsid w:val="00013AD8"/>
    <w:rsid w:val="000144AE"/>
    <w:rsid w:val="00014828"/>
    <w:rsid w:val="00014F05"/>
    <w:rsid w:val="00015FEF"/>
    <w:rsid w:val="000171B3"/>
    <w:rsid w:val="00020D50"/>
    <w:rsid w:val="000237BB"/>
    <w:rsid w:val="0002726B"/>
    <w:rsid w:val="00027B11"/>
    <w:rsid w:val="00027DDD"/>
    <w:rsid w:val="000308D7"/>
    <w:rsid w:val="00030D63"/>
    <w:rsid w:val="0003209B"/>
    <w:rsid w:val="00032659"/>
    <w:rsid w:val="0003297A"/>
    <w:rsid w:val="00034807"/>
    <w:rsid w:val="0003598C"/>
    <w:rsid w:val="00035C3B"/>
    <w:rsid w:val="000363E7"/>
    <w:rsid w:val="00036622"/>
    <w:rsid w:val="00037DF7"/>
    <w:rsid w:val="0004068D"/>
    <w:rsid w:val="00042085"/>
    <w:rsid w:val="000426C6"/>
    <w:rsid w:val="00042E83"/>
    <w:rsid w:val="00043A86"/>
    <w:rsid w:val="00043E6B"/>
    <w:rsid w:val="0004792B"/>
    <w:rsid w:val="0005187D"/>
    <w:rsid w:val="000540E4"/>
    <w:rsid w:val="00054F34"/>
    <w:rsid w:val="0005511A"/>
    <w:rsid w:val="000555F3"/>
    <w:rsid w:val="00056EEF"/>
    <w:rsid w:val="00057CEE"/>
    <w:rsid w:val="00057E71"/>
    <w:rsid w:val="0006071C"/>
    <w:rsid w:val="0006146A"/>
    <w:rsid w:val="00062289"/>
    <w:rsid w:val="00063175"/>
    <w:rsid w:val="0006469D"/>
    <w:rsid w:val="0006496C"/>
    <w:rsid w:val="00064CD1"/>
    <w:rsid w:val="0006542E"/>
    <w:rsid w:val="00065ECD"/>
    <w:rsid w:val="000667AD"/>
    <w:rsid w:val="00066DDA"/>
    <w:rsid w:val="00067BFC"/>
    <w:rsid w:val="00070E99"/>
    <w:rsid w:val="00071554"/>
    <w:rsid w:val="00072DE5"/>
    <w:rsid w:val="00072F5A"/>
    <w:rsid w:val="000754FE"/>
    <w:rsid w:val="00076055"/>
    <w:rsid w:val="000773CD"/>
    <w:rsid w:val="00082A08"/>
    <w:rsid w:val="00084355"/>
    <w:rsid w:val="00084FF1"/>
    <w:rsid w:val="00085F4B"/>
    <w:rsid w:val="00085F4E"/>
    <w:rsid w:val="00087C3A"/>
    <w:rsid w:val="000904AA"/>
    <w:rsid w:val="00091DC2"/>
    <w:rsid w:val="0009308C"/>
    <w:rsid w:val="000931D6"/>
    <w:rsid w:val="00093C29"/>
    <w:rsid w:val="00093C82"/>
    <w:rsid w:val="0009469B"/>
    <w:rsid w:val="0009705B"/>
    <w:rsid w:val="00097209"/>
    <w:rsid w:val="000A0CF4"/>
    <w:rsid w:val="000A1AF0"/>
    <w:rsid w:val="000A3F16"/>
    <w:rsid w:val="000A3F2E"/>
    <w:rsid w:val="000A574C"/>
    <w:rsid w:val="000B092B"/>
    <w:rsid w:val="000B09DA"/>
    <w:rsid w:val="000B373B"/>
    <w:rsid w:val="000B7A35"/>
    <w:rsid w:val="000C35DE"/>
    <w:rsid w:val="000C429A"/>
    <w:rsid w:val="000C5291"/>
    <w:rsid w:val="000C68EB"/>
    <w:rsid w:val="000C69F6"/>
    <w:rsid w:val="000C7F2E"/>
    <w:rsid w:val="000D1019"/>
    <w:rsid w:val="000D1210"/>
    <w:rsid w:val="000D3295"/>
    <w:rsid w:val="000D3750"/>
    <w:rsid w:val="000D3909"/>
    <w:rsid w:val="000D69ED"/>
    <w:rsid w:val="000E0ADD"/>
    <w:rsid w:val="000E1D60"/>
    <w:rsid w:val="000E5B97"/>
    <w:rsid w:val="000E5E99"/>
    <w:rsid w:val="000E749A"/>
    <w:rsid w:val="000F0794"/>
    <w:rsid w:val="000F08C9"/>
    <w:rsid w:val="000F154A"/>
    <w:rsid w:val="000F2E4D"/>
    <w:rsid w:val="000F2F2C"/>
    <w:rsid w:val="000F3312"/>
    <w:rsid w:val="000F46ED"/>
    <w:rsid w:val="000F4977"/>
    <w:rsid w:val="000F6245"/>
    <w:rsid w:val="000F63B6"/>
    <w:rsid w:val="000F645F"/>
    <w:rsid w:val="000F78CF"/>
    <w:rsid w:val="000F7935"/>
    <w:rsid w:val="00100276"/>
    <w:rsid w:val="001010C2"/>
    <w:rsid w:val="00101623"/>
    <w:rsid w:val="00103B06"/>
    <w:rsid w:val="001057FC"/>
    <w:rsid w:val="00107BC4"/>
    <w:rsid w:val="00107CC8"/>
    <w:rsid w:val="00107F06"/>
    <w:rsid w:val="00110B92"/>
    <w:rsid w:val="00111CFE"/>
    <w:rsid w:val="00112F7B"/>
    <w:rsid w:val="0011320D"/>
    <w:rsid w:val="00113579"/>
    <w:rsid w:val="00113BFF"/>
    <w:rsid w:val="00113F4D"/>
    <w:rsid w:val="001155D7"/>
    <w:rsid w:val="00116138"/>
    <w:rsid w:val="001222FA"/>
    <w:rsid w:val="001224BE"/>
    <w:rsid w:val="00122522"/>
    <w:rsid w:val="00122993"/>
    <w:rsid w:val="00122A0E"/>
    <w:rsid w:val="001240A3"/>
    <w:rsid w:val="00124F0B"/>
    <w:rsid w:val="00125242"/>
    <w:rsid w:val="0012662C"/>
    <w:rsid w:val="001310BB"/>
    <w:rsid w:val="00131AF5"/>
    <w:rsid w:val="00131CE5"/>
    <w:rsid w:val="00132E89"/>
    <w:rsid w:val="00133F7D"/>
    <w:rsid w:val="00134528"/>
    <w:rsid w:val="00137219"/>
    <w:rsid w:val="001376BD"/>
    <w:rsid w:val="00137808"/>
    <w:rsid w:val="001379D2"/>
    <w:rsid w:val="00140656"/>
    <w:rsid w:val="001407A4"/>
    <w:rsid w:val="0014099B"/>
    <w:rsid w:val="00141126"/>
    <w:rsid w:val="00141724"/>
    <w:rsid w:val="00142E6B"/>
    <w:rsid w:val="0014368D"/>
    <w:rsid w:val="00143E1B"/>
    <w:rsid w:val="00145E63"/>
    <w:rsid w:val="001509BB"/>
    <w:rsid w:val="00152100"/>
    <w:rsid w:val="00152642"/>
    <w:rsid w:val="00154F3D"/>
    <w:rsid w:val="00155224"/>
    <w:rsid w:val="00155B5A"/>
    <w:rsid w:val="001564F6"/>
    <w:rsid w:val="00156F93"/>
    <w:rsid w:val="00157305"/>
    <w:rsid w:val="001626F1"/>
    <w:rsid w:val="00162ACA"/>
    <w:rsid w:val="001630FE"/>
    <w:rsid w:val="001659DA"/>
    <w:rsid w:val="00166A4A"/>
    <w:rsid w:val="001700EC"/>
    <w:rsid w:val="001719DE"/>
    <w:rsid w:val="00171F73"/>
    <w:rsid w:val="0017202E"/>
    <w:rsid w:val="00172405"/>
    <w:rsid w:val="001735FB"/>
    <w:rsid w:val="001746E9"/>
    <w:rsid w:val="00174EA3"/>
    <w:rsid w:val="00175D7E"/>
    <w:rsid w:val="00175E6D"/>
    <w:rsid w:val="00177917"/>
    <w:rsid w:val="00177B4E"/>
    <w:rsid w:val="00180922"/>
    <w:rsid w:val="00180E1A"/>
    <w:rsid w:val="00181565"/>
    <w:rsid w:val="00182666"/>
    <w:rsid w:val="00182D64"/>
    <w:rsid w:val="0018347B"/>
    <w:rsid w:val="00190976"/>
    <w:rsid w:val="00193B83"/>
    <w:rsid w:val="00194EB4"/>
    <w:rsid w:val="0019683B"/>
    <w:rsid w:val="0019724B"/>
    <w:rsid w:val="001A5DB0"/>
    <w:rsid w:val="001A6D99"/>
    <w:rsid w:val="001A71FF"/>
    <w:rsid w:val="001A72A4"/>
    <w:rsid w:val="001A78E8"/>
    <w:rsid w:val="001A7B14"/>
    <w:rsid w:val="001B0A58"/>
    <w:rsid w:val="001B1274"/>
    <w:rsid w:val="001B14F0"/>
    <w:rsid w:val="001B26F7"/>
    <w:rsid w:val="001B563C"/>
    <w:rsid w:val="001B6391"/>
    <w:rsid w:val="001C3217"/>
    <w:rsid w:val="001C34F4"/>
    <w:rsid w:val="001C47B3"/>
    <w:rsid w:val="001C486E"/>
    <w:rsid w:val="001D0F88"/>
    <w:rsid w:val="001D214D"/>
    <w:rsid w:val="001D360D"/>
    <w:rsid w:val="001D3E61"/>
    <w:rsid w:val="001D4C21"/>
    <w:rsid w:val="001D7A95"/>
    <w:rsid w:val="001E0534"/>
    <w:rsid w:val="001E19EC"/>
    <w:rsid w:val="001E2144"/>
    <w:rsid w:val="001E5680"/>
    <w:rsid w:val="001E75CA"/>
    <w:rsid w:val="001E7F3B"/>
    <w:rsid w:val="001F30AC"/>
    <w:rsid w:val="001F40B5"/>
    <w:rsid w:val="001F41CD"/>
    <w:rsid w:val="001F46F1"/>
    <w:rsid w:val="001F4DCE"/>
    <w:rsid w:val="001F581E"/>
    <w:rsid w:val="001F5AE7"/>
    <w:rsid w:val="0020106E"/>
    <w:rsid w:val="00201E42"/>
    <w:rsid w:val="00202DE5"/>
    <w:rsid w:val="00206C38"/>
    <w:rsid w:val="002106C7"/>
    <w:rsid w:val="00213A9A"/>
    <w:rsid w:val="00216B89"/>
    <w:rsid w:val="0021779A"/>
    <w:rsid w:val="00217844"/>
    <w:rsid w:val="0022051C"/>
    <w:rsid w:val="0022318B"/>
    <w:rsid w:val="00223507"/>
    <w:rsid w:val="00224638"/>
    <w:rsid w:val="00224F00"/>
    <w:rsid w:val="002269D5"/>
    <w:rsid w:val="002275A8"/>
    <w:rsid w:val="002304E9"/>
    <w:rsid w:val="00230553"/>
    <w:rsid w:val="00230906"/>
    <w:rsid w:val="002320E8"/>
    <w:rsid w:val="00235491"/>
    <w:rsid w:val="00235F2B"/>
    <w:rsid w:val="00236CE9"/>
    <w:rsid w:val="00237483"/>
    <w:rsid w:val="002401A6"/>
    <w:rsid w:val="002426E2"/>
    <w:rsid w:val="00252CC2"/>
    <w:rsid w:val="00253197"/>
    <w:rsid w:val="00253AAB"/>
    <w:rsid w:val="00254CC2"/>
    <w:rsid w:val="002562F1"/>
    <w:rsid w:val="00256B44"/>
    <w:rsid w:val="002572B6"/>
    <w:rsid w:val="00257E4B"/>
    <w:rsid w:val="00257E6E"/>
    <w:rsid w:val="00257FFD"/>
    <w:rsid w:val="00260379"/>
    <w:rsid w:val="00260CBF"/>
    <w:rsid w:val="00262590"/>
    <w:rsid w:val="002632F4"/>
    <w:rsid w:val="00264243"/>
    <w:rsid w:val="002648DA"/>
    <w:rsid w:val="0027085C"/>
    <w:rsid w:val="002709A3"/>
    <w:rsid w:val="002709F3"/>
    <w:rsid w:val="002714FF"/>
    <w:rsid w:val="0027167F"/>
    <w:rsid w:val="002717FB"/>
    <w:rsid w:val="0027204F"/>
    <w:rsid w:val="00272A3C"/>
    <w:rsid w:val="00273A1F"/>
    <w:rsid w:val="00273FCE"/>
    <w:rsid w:val="00274E1E"/>
    <w:rsid w:val="00274E4C"/>
    <w:rsid w:val="0027531C"/>
    <w:rsid w:val="00280758"/>
    <w:rsid w:val="002809B2"/>
    <w:rsid w:val="00281255"/>
    <w:rsid w:val="00282FFE"/>
    <w:rsid w:val="002836AE"/>
    <w:rsid w:val="00283BF2"/>
    <w:rsid w:val="0028422F"/>
    <w:rsid w:val="00284297"/>
    <w:rsid w:val="002846D1"/>
    <w:rsid w:val="00287E29"/>
    <w:rsid w:val="00290B1F"/>
    <w:rsid w:val="00290DE7"/>
    <w:rsid w:val="00292BFB"/>
    <w:rsid w:val="002943CF"/>
    <w:rsid w:val="00295426"/>
    <w:rsid w:val="0029542F"/>
    <w:rsid w:val="0029594A"/>
    <w:rsid w:val="00295DCE"/>
    <w:rsid w:val="00297FBA"/>
    <w:rsid w:val="002A15CF"/>
    <w:rsid w:val="002A3DB3"/>
    <w:rsid w:val="002A4C72"/>
    <w:rsid w:val="002A6139"/>
    <w:rsid w:val="002A6589"/>
    <w:rsid w:val="002A6BE6"/>
    <w:rsid w:val="002A6ED7"/>
    <w:rsid w:val="002A6F83"/>
    <w:rsid w:val="002A7E30"/>
    <w:rsid w:val="002B06D3"/>
    <w:rsid w:val="002B0D24"/>
    <w:rsid w:val="002B3CAA"/>
    <w:rsid w:val="002B46ED"/>
    <w:rsid w:val="002B5253"/>
    <w:rsid w:val="002B6044"/>
    <w:rsid w:val="002B60E3"/>
    <w:rsid w:val="002B66A7"/>
    <w:rsid w:val="002B7790"/>
    <w:rsid w:val="002C01D8"/>
    <w:rsid w:val="002C0D84"/>
    <w:rsid w:val="002C3889"/>
    <w:rsid w:val="002C4451"/>
    <w:rsid w:val="002C5747"/>
    <w:rsid w:val="002C584D"/>
    <w:rsid w:val="002D00FB"/>
    <w:rsid w:val="002D0240"/>
    <w:rsid w:val="002D064C"/>
    <w:rsid w:val="002D0BED"/>
    <w:rsid w:val="002D27E7"/>
    <w:rsid w:val="002D3352"/>
    <w:rsid w:val="002D40B4"/>
    <w:rsid w:val="002D417C"/>
    <w:rsid w:val="002D4738"/>
    <w:rsid w:val="002D47E5"/>
    <w:rsid w:val="002D4BB0"/>
    <w:rsid w:val="002D730F"/>
    <w:rsid w:val="002D7448"/>
    <w:rsid w:val="002E183F"/>
    <w:rsid w:val="002E2100"/>
    <w:rsid w:val="002E2DF1"/>
    <w:rsid w:val="002E2F46"/>
    <w:rsid w:val="002E336A"/>
    <w:rsid w:val="002E4F70"/>
    <w:rsid w:val="002E6837"/>
    <w:rsid w:val="002F00D6"/>
    <w:rsid w:val="002F0BB5"/>
    <w:rsid w:val="002F2972"/>
    <w:rsid w:val="002F362A"/>
    <w:rsid w:val="002F4289"/>
    <w:rsid w:val="002F4EFE"/>
    <w:rsid w:val="00301CBF"/>
    <w:rsid w:val="003029AF"/>
    <w:rsid w:val="00302E65"/>
    <w:rsid w:val="0030354B"/>
    <w:rsid w:val="00303999"/>
    <w:rsid w:val="00311F68"/>
    <w:rsid w:val="003140BF"/>
    <w:rsid w:val="0032178F"/>
    <w:rsid w:val="003232CE"/>
    <w:rsid w:val="00323831"/>
    <w:rsid w:val="00324331"/>
    <w:rsid w:val="0032510D"/>
    <w:rsid w:val="00326C2E"/>
    <w:rsid w:val="00327070"/>
    <w:rsid w:val="00330CC8"/>
    <w:rsid w:val="00331F9A"/>
    <w:rsid w:val="0033277A"/>
    <w:rsid w:val="00332BE5"/>
    <w:rsid w:val="003336F3"/>
    <w:rsid w:val="00333AEF"/>
    <w:rsid w:val="00334027"/>
    <w:rsid w:val="00335DEA"/>
    <w:rsid w:val="003364BD"/>
    <w:rsid w:val="003379B3"/>
    <w:rsid w:val="00337EDB"/>
    <w:rsid w:val="003407EF"/>
    <w:rsid w:val="00341B83"/>
    <w:rsid w:val="003426DF"/>
    <w:rsid w:val="00343C6B"/>
    <w:rsid w:val="00350B22"/>
    <w:rsid w:val="00350B34"/>
    <w:rsid w:val="00351A4F"/>
    <w:rsid w:val="00352531"/>
    <w:rsid w:val="00354077"/>
    <w:rsid w:val="003540C6"/>
    <w:rsid w:val="00354A41"/>
    <w:rsid w:val="00354B34"/>
    <w:rsid w:val="00355A72"/>
    <w:rsid w:val="00356F47"/>
    <w:rsid w:val="003608A1"/>
    <w:rsid w:val="00361486"/>
    <w:rsid w:val="00363F71"/>
    <w:rsid w:val="003640C6"/>
    <w:rsid w:val="00365661"/>
    <w:rsid w:val="00365920"/>
    <w:rsid w:val="003668BC"/>
    <w:rsid w:val="00370753"/>
    <w:rsid w:val="0037079C"/>
    <w:rsid w:val="003719D8"/>
    <w:rsid w:val="00372F80"/>
    <w:rsid w:val="0037597B"/>
    <w:rsid w:val="003762CA"/>
    <w:rsid w:val="003805E7"/>
    <w:rsid w:val="00380DB7"/>
    <w:rsid w:val="00381AEC"/>
    <w:rsid w:val="00382BAD"/>
    <w:rsid w:val="00383A3C"/>
    <w:rsid w:val="00383B96"/>
    <w:rsid w:val="00386889"/>
    <w:rsid w:val="00386C96"/>
    <w:rsid w:val="00386F0A"/>
    <w:rsid w:val="003901BF"/>
    <w:rsid w:val="00392EA4"/>
    <w:rsid w:val="003944D2"/>
    <w:rsid w:val="003973C1"/>
    <w:rsid w:val="00397563"/>
    <w:rsid w:val="003A1568"/>
    <w:rsid w:val="003A20CE"/>
    <w:rsid w:val="003A4BF2"/>
    <w:rsid w:val="003A4C91"/>
    <w:rsid w:val="003A4D29"/>
    <w:rsid w:val="003A676B"/>
    <w:rsid w:val="003A6ADA"/>
    <w:rsid w:val="003A7B66"/>
    <w:rsid w:val="003B0D8C"/>
    <w:rsid w:val="003B2397"/>
    <w:rsid w:val="003B23DF"/>
    <w:rsid w:val="003B4A43"/>
    <w:rsid w:val="003B4FEB"/>
    <w:rsid w:val="003B71D4"/>
    <w:rsid w:val="003C19CE"/>
    <w:rsid w:val="003C49B2"/>
    <w:rsid w:val="003C551A"/>
    <w:rsid w:val="003C5C38"/>
    <w:rsid w:val="003C652A"/>
    <w:rsid w:val="003C7F2B"/>
    <w:rsid w:val="003D2E4D"/>
    <w:rsid w:val="003D38C5"/>
    <w:rsid w:val="003E1C2E"/>
    <w:rsid w:val="003E2A43"/>
    <w:rsid w:val="003E2DC0"/>
    <w:rsid w:val="003E4005"/>
    <w:rsid w:val="003E4541"/>
    <w:rsid w:val="003E4CEF"/>
    <w:rsid w:val="003E514F"/>
    <w:rsid w:val="003E5D3D"/>
    <w:rsid w:val="003E79BA"/>
    <w:rsid w:val="003F1872"/>
    <w:rsid w:val="003F41F3"/>
    <w:rsid w:val="003F45A4"/>
    <w:rsid w:val="003F4E86"/>
    <w:rsid w:val="003F5487"/>
    <w:rsid w:val="003F6A75"/>
    <w:rsid w:val="003F6A7F"/>
    <w:rsid w:val="003F7243"/>
    <w:rsid w:val="003F7965"/>
    <w:rsid w:val="004000D5"/>
    <w:rsid w:val="00400EE4"/>
    <w:rsid w:val="0040105F"/>
    <w:rsid w:val="004012B8"/>
    <w:rsid w:val="00401783"/>
    <w:rsid w:val="004025B2"/>
    <w:rsid w:val="00402FEF"/>
    <w:rsid w:val="00403B32"/>
    <w:rsid w:val="00403BF8"/>
    <w:rsid w:val="0040534F"/>
    <w:rsid w:val="004062DF"/>
    <w:rsid w:val="004072BA"/>
    <w:rsid w:val="00411577"/>
    <w:rsid w:val="00413912"/>
    <w:rsid w:val="00413952"/>
    <w:rsid w:val="0041575E"/>
    <w:rsid w:val="004159AB"/>
    <w:rsid w:val="00415A0D"/>
    <w:rsid w:val="00420858"/>
    <w:rsid w:val="00421A47"/>
    <w:rsid w:val="00421A59"/>
    <w:rsid w:val="004255BC"/>
    <w:rsid w:val="004275C2"/>
    <w:rsid w:val="00431CC5"/>
    <w:rsid w:val="00432AEE"/>
    <w:rsid w:val="00434EEB"/>
    <w:rsid w:val="0043556B"/>
    <w:rsid w:val="00435E31"/>
    <w:rsid w:val="0043659D"/>
    <w:rsid w:val="004365F4"/>
    <w:rsid w:val="00437789"/>
    <w:rsid w:val="00437D3D"/>
    <w:rsid w:val="004407B0"/>
    <w:rsid w:val="004415A9"/>
    <w:rsid w:val="00442D22"/>
    <w:rsid w:val="00443836"/>
    <w:rsid w:val="00444915"/>
    <w:rsid w:val="00444FDE"/>
    <w:rsid w:val="004470F0"/>
    <w:rsid w:val="004473FA"/>
    <w:rsid w:val="004506A9"/>
    <w:rsid w:val="00451392"/>
    <w:rsid w:val="00451A25"/>
    <w:rsid w:val="00452696"/>
    <w:rsid w:val="00452F1D"/>
    <w:rsid w:val="00453EA3"/>
    <w:rsid w:val="00454B96"/>
    <w:rsid w:val="00455143"/>
    <w:rsid w:val="00455B92"/>
    <w:rsid w:val="0045676F"/>
    <w:rsid w:val="00457A37"/>
    <w:rsid w:val="00463769"/>
    <w:rsid w:val="00463BC9"/>
    <w:rsid w:val="004643A0"/>
    <w:rsid w:val="0046522E"/>
    <w:rsid w:val="0046588B"/>
    <w:rsid w:val="00465E39"/>
    <w:rsid w:val="00467B23"/>
    <w:rsid w:val="00471076"/>
    <w:rsid w:val="0047250F"/>
    <w:rsid w:val="0047356D"/>
    <w:rsid w:val="0047372D"/>
    <w:rsid w:val="004756DD"/>
    <w:rsid w:val="00475A33"/>
    <w:rsid w:val="00475B85"/>
    <w:rsid w:val="00475B9E"/>
    <w:rsid w:val="0047600A"/>
    <w:rsid w:val="00476396"/>
    <w:rsid w:val="00481C18"/>
    <w:rsid w:val="00482C93"/>
    <w:rsid w:val="00484E8B"/>
    <w:rsid w:val="00485097"/>
    <w:rsid w:val="0048615D"/>
    <w:rsid w:val="004867BA"/>
    <w:rsid w:val="00486E88"/>
    <w:rsid w:val="0049024C"/>
    <w:rsid w:val="0049204A"/>
    <w:rsid w:val="00493C88"/>
    <w:rsid w:val="00494F55"/>
    <w:rsid w:val="004957CE"/>
    <w:rsid w:val="00496F36"/>
    <w:rsid w:val="004972CA"/>
    <w:rsid w:val="004A6D2E"/>
    <w:rsid w:val="004A6DEC"/>
    <w:rsid w:val="004B070E"/>
    <w:rsid w:val="004B2550"/>
    <w:rsid w:val="004B3FA7"/>
    <w:rsid w:val="004B67FF"/>
    <w:rsid w:val="004B6B61"/>
    <w:rsid w:val="004C2C8F"/>
    <w:rsid w:val="004C4C60"/>
    <w:rsid w:val="004C566C"/>
    <w:rsid w:val="004C6603"/>
    <w:rsid w:val="004C6C81"/>
    <w:rsid w:val="004C6E63"/>
    <w:rsid w:val="004C77A8"/>
    <w:rsid w:val="004C7E01"/>
    <w:rsid w:val="004D0191"/>
    <w:rsid w:val="004D0AB1"/>
    <w:rsid w:val="004D0F58"/>
    <w:rsid w:val="004D1052"/>
    <w:rsid w:val="004D178A"/>
    <w:rsid w:val="004D3A24"/>
    <w:rsid w:val="004D400D"/>
    <w:rsid w:val="004D43AB"/>
    <w:rsid w:val="004D70B1"/>
    <w:rsid w:val="004E0748"/>
    <w:rsid w:val="004E1646"/>
    <w:rsid w:val="004E1C30"/>
    <w:rsid w:val="004E1CF9"/>
    <w:rsid w:val="004E4D97"/>
    <w:rsid w:val="004E595E"/>
    <w:rsid w:val="004E598B"/>
    <w:rsid w:val="004F0E37"/>
    <w:rsid w:val="004F26A9"/>
    <w:rsid w:val="004F493D"/>
    <w:rsid w:val="004F4A72"/>
    <w:rsid w:val="004F4B26"/>
    <w:rsid w:val="004F53D9"/>
    <w:rsid w:val="004F7B4A"/>
    <w:rsid w:val="00501DC0"/>
    <w:rsid w:val="005025DC"/>
    <w:rsid w:val="00504263"/>
    <w:rsid w:val="005044AF"/>
    <w:rsid w:val="00504516"/>
    <w:rsid w:val="00507C31"/>
    <w:rsid w:val="00510035"/>
    <w:rsid w:val="00510D25"/>
    <w:rsid w:val="00511E6E"/>
    <w:rsid w:val="00511F65"/>
    <w:rsid w:val="00515EF0"/>
    <w:rsid w:val="00516566"/>
    <w:rsid w:val="0052047C"/>
    <w:rsid w:val="005205FC"/>
    <w:rsid w:val="00520D38"/>
    <w:rsid w:val="00521BA0"/>
    <w:rsid w:val="005221AE"/>
    <w:rsid w:val="0052453B"/>
    <w:rsid w:val="0053214F"/>
    <w:rsid w:val="0053271A"/>
    <w:rsid w:val="0053525B"/>
    <w:rsid w:val="00536193"/>
    <w:rsid w:val="00537EC9"/>
    <w:rsid w:val="005405DF"/>
    <w:rsid w:val="00541DAA"/>
    <w:rsid w:val="00543AF6"/>
    <w:rsid w:val="00545266"/>
    <w:rsid w:val="005473A4"/>
    <w:rsid w:val="00551372"/>
    <w:rsid w:val="005525FB"/>
    <w:rsid w:val="005528EC"/>
    <w:rsid w:val="005535B4"/>
    <w:rsid w:val="00553CE8"/>
    <w:rsid w:val="00555667"/>
    <w:rsid w:val="0055583E"/>
    <w:rsid w:val="005559D5"/>
    <w:rsid w:val="005562F8"/>
    <w:rsid w:val="00556E2F"/>
    <w:rsid w:val="005576B0"/>
    <w:rsid w:val="0055785A"/>
    <w:rsid w:val="00560005"/>
    <w:rsid w:val="00561288"/>
    <w:rsid w:val="00562067"/>
    <w:rsid w:val="00563113"/>
    <w:rsid w:val="00563C06"/>
    <w:rsid w:val="00563F5B"/>
    <w:rsid w:val="005643F3"/>
    <w:rsid w:val="0056567C"/>
    <w:rsid w:val="005663B9"/>
    <w:rsid w:val="00571E13"/>
    <w:rsid w:val="005730A8"/>
    <w:rsid w:val="005734C4"/>
    <w:rsid w:val="005755CD"/>
    <w:rsid w:val="00575637"/>
    <w:rsid w:val="00575925"/>
    <w:rsid w:val="005759A8"/>
    <w:rsid w:val="00576AA3"/>
    <w:rsid w:val="00581743"/>
    <w:rsid w:val="00581E10"/>
    <w:rsid w:val="0058209C"/>
    <w:rsid w:val="00584D79"/>
    <w:rsid w:val="0058606E"/>
    <w:rsid w:val="00590F48"/>
    <w:rsid w:val="00593FCF"/>
    <w:rsid w:val="0059685F"/>
    <w:rsid w:val="005A4B9D"/>
    <w:rsid w:val="005A5A57"/>
    <w:rsid w:val="005A7022"/>
    <w:rsid w:val="005A72EA"/>
    <w:rsid w:val="005B1D83"/>
    <w:rsid w:val="005B2060"/>
    <w:rsid w:val="005B3BFA"/>
    <w:rsid w:val="005B426F"/>
    <w:rsid w:val="005B45A7"/>
    <w:rsid w:val="005B4D31"/>
    <w:rsid w:val="005B53E5"/>
    <w:rsid w:val="005B5D4C"/>
    <w:rsid w:val="005B7FE5"/>
    <w:rsid w:val="005C0755"/>
    <w:rsid w:val="005C11C9"/>
    <w:rsid w:val="005C2B2E"/>
    <w:rsid w:val="005C5702"/>
    <w:rsid w:val="005C67AA"/>
    <w:rsid w:val="005C7995"/>
    <w:rsid w:val="005D0CD1"/>
    <w:rsid w:val="005D1435"/>
    <w:rsid w:val="005D2D1B"/>
    <w:rsid w:val="005D35FB"/>
    <w:rsid w:val="005D3858"/>
    <w:rsid w:val="005D5D3E"/>
    <w:rsid w:val="005D6251"/>
    <w:rsid w:val="005D7637"/>
    <w:rsid w:val="005E16F7"/>
    <w:rsid w:val="005E25B0"/>
    <w:rsid w:val="005E59A3"/>
    <w:rsid w:val="005E62B8"/>
    <w:rsid w:val="005F0920"/>
    <w:rsid w:val="005F0D2B"/>
    <w:rsid w:val="005F1F38"/>
    <w:rsid w:val="005F2909"/>
    <w:rsid w:val="005F2E9C"/>
    <w:rsid w:val="005F33DC"/>
    <w:rsid w:val="005F5B0B"/>
    <w:rsid w:val="005F7499"/>
    <w:rsid w:val="00600664"/>
    <w:rsid w:val="00600CFB"/>
    <w:rsid w:val="006011AD"/>
    <w:rsid w:val="006016EB"/>
    <w:rsid w:val="0060704A"/>
    <w:rsid w:val="00610098"/>
    <w:rsid w:val="00610BA5"/>
    <w:rsid w:val="00611F7F"/>
    <w:rsid w:val="00612F9C"/>
    <w:rsid w:val="006131A3"/>
    <w:rsid w:val="00614FB0"/>
    <w:rsid w:val="006203E4"/>
    <w:rsid w:val="0062229A"/>
    <w:rsid w:val="00622530"/>
    <w:rsid w:val="00623156"/>
    <w:rsid w:val="00623FBB"/>
    <w:rsid w:val="00624575"/>
    <w:rsid w:val="006266D6"/>
    <w:rsid w:val="00631807"/>
    <w:rsid w:val="006336D3"/>
    <w:rsid w:val="00635B7C"/>
    <w:rsid w:val="00636B30"/>
    <w:rsid w:val="006371AF"/>
    <w:rsid w:val="0064176F"/>
    <w:rsid w:val="00641940"/>
    <w:rsid w:val="006420E7"/>
    <w:rsid w:val="006425E0"/>
    <w:rsid w:val="006427D5"/>
    <w:rsid w:val="006427E9"/>
    <w:rsid w:val="006436A0"/>
    <w:rsid w:val="0064426E"/>
    <w:rsid w:val="00644FA5"/>
    <w:rsid w:val="00645C0C"/>
    <w:rsid w:val="00651B3E"/>
    <w:rsid w:val="00652567"/>
    <w:rsid w:val="006525FB"/>
    <w:rsid w:val="00655032"/>
    <w:rsid w:val="006563AD"/>
    <w:rsid w:val="00657B66"/>
    <w:rsid w:val="00657B88"/>
    <w:rsid w:val="0066093D"/>
    <w:rsid w:val="00661372"/>
    <w:rsid w:val="00662BBB"/>
    <w:rsid w:val="00663FD1"/>
    <w:rsid w:val="00664AED"/>
    <w:rsid w:val="00664C5A"/>
    <w:rsid w:val="0066516B"/>
    <w:rsid w:val="00665332"/>
    <w:rsid w:val="006742EE"/>
    <w:rsid w:val="006743DD"/>
    <w:rsid w:val="00675342"/>
    <w:rsid w:val="0067592B"/>
    <w:rsid w:val="00675C84"/>
    <w:rsid w:val="00680A29"/>
    <w:rsid w:val="00680F31"/>
    <w:rsid w:val="00682240"/>
    <w:rsid w:val="00682D59"/>
    <w:rsid w:val="00682DE1"/>
    <w:rsid w:val="00683C71"/>
    <w:rsid w:val="00684911"/>
    <w:rsid w:val="0068522A"/>
    <w:rsid w:val="00687759"/>
    <w:rsid w:val="006902A9"/>
    <w:rsid w:val="006903C6"/>
    <w:rsid w:val="00690959"/>
    <w:rsid w:val="0069195F"/>
    <w:rsid w:val="0069238E"/>
    <w:rsid w:val="006934EC"/>
    <w:rsid w:val="00694AE6"/>
    <w:rsid w:val="006A0A9A"/>
    <w:rsid w:val="006A61B8"/>
    <w:rsid w:val="006A719D"/>
    <w:rsid w:val="006B0550"/>
    <w:rsid w:val="006B134C"/>
    <w:rsid w:val="006B19F7"/>
    <w:rsid w:val="006B226E"/>
    <w:rsid w:val="006B270E"/>
    <w:rsid w:val="006B282E"/>
    <w:rsid w:val="006B4489"/>
    <w:rsid w:val="006B54BD"/>
    <w:rsid w:val="006B610F"/>
    <w:rsid w:val="006B6664"/>
    <w:rsid w:val="006B7834"/>
    <w:rsid w:val="006C26CB"/>
    <w:rsid w:val="006C405E"/>
    <w:rsid w:val="006C4BCC"/>
    <w:rsid w:val="006C4F48"/>
    <w:rsid w:val="006C5BFA"/>
    <w:rsid w:val="006C636C"/>
    <w:rsid w:val="006C7EBB"/>
    <w:rsid w:val="006D09BC"/>
    <w:rsid w:val="006D1DCE"/>
    <w:rsid w:val="006D2132"/>
    <w:rsid w:val="006D3371"/>
    <w:rsid w:val="006D3467"/>
    <w:rsid w:val="006D3AC5"/>
    <w:rsid w:val="006D511E"/>
    <w:rsid w:val="006D6DDD"/>
    <w:rsid w:val="006D7EE0"/>
    <w:rsid w:val="006E108C"/>
    <w:rsid w:val="006E1ED6"/>
    <w:rsid w:val="006E22C2"/>
    <w:rsid w:val="006E4A69"/>
    <w:rsid w:val="006E67F3"/>
    <w:rsid w:val="006E79F7"/>
    <w:rsid w:val="006F2F16"/>
    <w:rsid w:val="006F36A3"/>
    <w:rsid w:val="006F4B1E"/>
    <w:rsid w:val="006F4CF8"/>
    <w:rsid w:val="006F5133"/>
    <w:rsid w:val="006F5EA4"/>
    <w:rsid w:val="006F5ECA"/>
    <w:rsid w:val="006F7FED"/>
    <w:rsid w:val="007009D4"/>
    <w:rsid w:val="00700B67"/>
    <w:rsid w:val="00700E58"/>
    <w:rsid w:val="0070177A"/>
    <w:rsid w:val="00702662"/>
    <w:rsid w:val="0070341A"/>
    <w:rsid w:val="0070624D"/>
    <w:rsid w:val="00706CFE"/>
    <w:rsid w:val="00706F83"/>
    <w:rsid w:val="007103E1"/>
    <w:rsid w:val="00712532"/>
    <w:rsid w:val="00713EC6"/>
    <w:rsid w:val="007158FE"/>
    <w:rsid w:val="00715C21"/>
    <w:rsid w:val="007171E4"/>
    <w:rsid w:val="00717C4C"/>
    <w:rsid w:val="0072101C"/>
    <w:rsid w:val="0072118D"/>
    <w:rsid w:val="0072271E"/>
    <w:rsid w:val="00724056"/>
    <w:rsid w:val="00726A65"/>
    <w:rsid w:val="00727AC6"/>
    <w:rsid w:val="0073100C"/>
    <w:rsid w:val="00732CB5"/>
    <w:rsid w:val="00733149"/>
    <w:rsid w:val="0073383E"/>
    <w:rsid w:val="00733EF6"/>
    <w:rsid w:val="00734122"/>
    <w:rsid w:val="00734AF6"/>
    <w:rsid w:val="00736299"/>
    <w:rsid w:val="00736D69"/>
    <w:rsid w:val="007376D5"/>
    <w:rsid w:val="00744012"/>
    <w:rsid w:val="00744B5C"/>
    <w:rsid w:val="00752136"/>
    <w:rsid w:val="007532C7"/>
    <w:rsid w:val="007533E7"/>
    <w:rsid w:val="007549EF"/>
    <w:rsid w:val="00755286"/>
    <w:rsid w:val="00755559"/>
    <w:rsid w:val="00756027"/>
    <w:rsid w:val="00760847"/>
    <w:rsid w:val="007608B7"/>
    <w:rsid w:val="0076392A"/>
    <w:rsid w:val="007646A7"/>
    <w:rsid w:val="0076470E"/>
    <w:rsid w:val="00766246"/>
    <w:rsid w:val="00767D7B"/>
    <w:rsid w:val="00767E18"/>
    <w:rsid w:val="00770695"/>
    <w:rsid w:val="007713AC"/>
    <w:rsid w:val="00771B39"/>
    <w:rsid w:val="00771F86"/>
    <w:rsid w:val="007728AF"/>
    <w:rsid w:val="0077427C"/>
    <w:rsid w:val="00776DE2"/>
    <w:rsid w:val="0077716F"/>
    <w:rsid w:val="00777ACD"/>
    <w:rsid w:val="00782CD4"/>
    <w:rsid w:val="00784539"/>
    <w:rsid w:val="00786CC9"/>
    <w:rsid w:val="007874DE"/>
    <w:rsid w:val="007909F9"/>
    <w:rsid w:val="007910A3"/>
    <w:rsid w:val="0079154E"/>
    <w:rsid w:val="007917B7"/>
    <w:rsid w:val="00793945"/>
    <w:rsid w:val="00794F0B"/>
    <w:rsid w:val="00797F34"/>
    <w:rsid w:val="00797FAE"/>
    <w:rsid w:val="007A040A"/>
    <w:rsid w:val="007A22B1"/>
    <w:rsid w:val="007A7D49"/>
    <w:rsid w:val="007B0D82"/>
    <w:rsid w:val="007B198C"/>
    <w:rsid w:val="007B19A8"/>
    <w:rsid w:val="007B266A"/>
    <w:rsid w:val="007B279A"/>
    <w:rsid w:val="007B28DA"/>
    <w:rsid w:val="007B2D24"/>
    <w:rsid w:val="007B4B71"/>
    <w:rsid w:val="007B50F4"/>
    <w:rsid w:val="007B514F"/>
    <w:rsid w:val="007B5355"/>
    <w:rsid w:val="007C01C9"/>
    <w:rsid w:val="007C036C"/>
    <w:rsid w:val="007C0BE8"/>
    <w:rsid w:val="007C168F"/>
    <w:rsid w:val="007C1C9F"/>
    <w:rsid w:val="007C3113"/>
    <w:rsid w:val="007C418A"/>
    <w:rsid w:val="007C74BE"/>
    <w:rsid w:val="007C7566"/>
    <w:rsid w:val="007C78D9"/>
    <w:rsid w:val="007D0531"/>
    <w:rsid w:val="007D1917"/>
    <w:rsid w:val="007D28AF"/>
    <w:rsid w:val="007D3B04"/>
    <w:rsid w:val="007D3CEE"/>
    <w:rsid w:val="007D50B1"/>
    <w:rsid w:val="007D7799"/>
    <w:rsid w:val="007E0435"/>
    <w:rsid w:val="007E0663"/>
    <w:rsid w:val="007E313D"/>
    <w:rsid w:val="007E3739"/>
    <w:rsid w:val="007E43C6"/>
    <w:rsid w:val="007E4842"/>
    <w:rsid w:val="007E578D"/>
    <w:rsid w:val="007E59ED"/>
    <w:rsid w:val="007E6AEF"/>
    <w:rsid w:val="007F0987"/>
    <w:rsid w:val="007F1819"/>
    <w:rsid w:val="007F1AA4"/>
    <w:rsid w:val="007F1CF3"/>
    <w:rsid w:val="007F203B"/>
    <w:rsid w:val="007F23B5"/>
    <w:rsid w:val="007F2715"/>
    <w:rsid w:val="007F2B1C"/>
    <w:rsid w:val="007F2F36"/>
    <w:rsid w:val="007F4192"/>
    <w:rsid w:val="007F421B"/>
    <w:rsid w:val="007F4240"/>
    <w:rsid w:val="007F546E"/>
    <w:rsid w:val="007F5C6C"/>
    <w:rsid w:val="007F6177"/>
    <w:rsid w:val="007F7236"/>
    <w:rsid w:val="00800FA1"/>
    <w:rsid w:val="00801D5B"/>
    <w:rsid w:val="008022F9"/>
    <w:rsid w:val="00803261"/>
    <w:rsid w:val="008103F7"/>
    <w:rsid w:val="008108E0"/>
    <w:rsid w:val="00810EF9"/>
    <w:rsid w:val="008129F0"/>
    <w:rsid w:val="00814CBA"/>
    <w:rsid w:val="00816859"/>
    <w:rsid w:val="00816969"/>
    <w:rsid w:val="00820FC7"/>
    <w:rsid w:val="0082130C"/>
    <w:rsid w:val="00821DBA"/>
    <w:rsid w:val="0082266A"/>
    <w:rsid w:val="00823365"/>
    <w:rsid w:val="00823968"/>
    <w:rsid w:val="0082405E"/>
    <w:rsid w:val="0082445E"/>
    <w:rsid w:val="00827718"/>
    <w:rsid w:val="00827B26"/>
    <w:rsid w:val="00831918"/>
    <w:rsid w:val="00832747"/>
    <w:rsid w:val="00833CCD"/>
    <w:rsid w:val="00833FC6"/>
    <w:rsid w:val="008342C7"/>
    <w:rsid w:val="00835332"/>
    <w:rsid w:val="0083541D"/>
    <w:rsid w:val="00836447"/>
    <w:rsid w:val="008378A0"/>
    <w:rsid w:val="00837B80"/>
    <w:rsid w:val="00840A7A"/>
    <w:rsid w:val="00842BB4"/>
    <w:rsid w:val="00844C82"/>
    <w:rsid w:val="00845AC1"/>
    <w:rsid w:val="00852623"/>
    <w:rsid w:val="0085295E"/>
    <w:rsid w:val="00854D96"/>
    <w:rsid w:val="008557B2"/>
    <w:rsid w:val="008563A1"/>
    <w:rsid w:val="00861A0F"/>
    <w:rsid w:val="00862F4B"/>
    <w:rsid w:val="0086466E"/>
    <w:rsid w:val="00865487"/>
    <w:rsid w:val="00865B7E"/>
    <w:rsid w:val="00870C52"/>
    <w:rsid w:val="00873098"/>
    <w:rsid w:val="00873810"/>
    <w:rsid w:val="00880267"/>
    <w:rsid w:val="008872F2"/>
    <w:rsid w:val="00890AC4"/>
    <w:rsid w:val="0089133D"/>
    <w:rsid w:val="00891E64"/>
    <w:rsid w:val="00892370"/>
    <w:rsid w:val="008923D2"/>
    <w:rsid w:val="00892695"/>
    <w:rsid w:val="00893889"/>
    <w:rsid w:val="0089396D"/>
    <w:rsid w:val="00895E43"/>
    <w:rsid w:val="008964DD"/>
    <w:rsid w:val="00897322"/>
    <w:rsid w:val="00897AAB"/>
    <w:rsid w:val="008A01C7"/>
    <w:rsid w:val="008A2D13"/>
    <w:rsid w:val="008A318C"/>
    <w:rsid w:val="008A3827"/>
    <w:rsid w:val="008A69CB"/>
    <w:rsid w:val="008B0DF9"/>
    <w:rsid w:val="008B11B5"/>
    <w:rsid w:val="008B1A95"/>
    <w:rsid w:val="008B212F"/>
    <w:rsid w:val="008B2771"/>
    <w:rsid w:val="008B3802"/>
    <w:rsid w:val="008B3AFE"/>
    <w:rsid w:val="008B4EC9"/>
    <w:rsid w:val="008B637C"/>
    <w:rsid w:val="008B7E71"/>
    <w:rsid w:val="008C03F1"/>
    <w:rsid w:val="008C050E"/>
    <w:rsid w:val="008C0D8C"/>
    <w:rsid w:val="008C0E51"/>
    <w:rsid w:val="008C20F2"/>
    <w:rsid w:val="008C2799"/>
    <w:rsid w:val="008C6608"/>
    <w:rsid w:val="008C736E"/>
    <w:rsid w:val="008C7998"/>
    <w:rsid w:val="008D060A"/>
    <w:rsid w:val="008D1EEA"/>
    <w:rsid w:val="008D40DB"/>
    <w:rsid w:val="008D6B7E"/>
    <w:rsid w:val="008D6F19"/>
    <w:rsid w:val="008D7EB9"/>
    <w:rsid w:val="008E09D0"/>
    <w:rsid w:val="008E0E20"/>
    <w:rsid w:val="008E0F4C"/>
    <w:rsid w:val="008E2443"/>
    <w:rsid w:val="008E24BB"/>
    <w:rsid w:val="008E2A8A"/>
    <w:rsid w:val="008E31CC"/>
    <w:rsid w:val="008E3D8D"/>
    <w:rsid w:val="008E65C0"/>
    <w:rsid w:val="008E6FA1"/>
    <w:rsid w:val="008E7CCE"/>
    <w:rsid w:val="008F1EBC"/>
    <w:rsid w:val="008F40C1"/>
    <w:rsid w:val="008F4910"/>
    <w:rsid w:val="008F585D"/>
    <w:rsid w:val="00900E33"/>
    <w:rsid w:val="00903609"/>
    <w:rsid w:val="00903649"/>
    <w:rsid w:val="0090383E"/>
    <w:rsid w:val="009050BA"/>
    <w:rsid w:val="009052D1"/>
    <w:rsid w:val="00906577"/>
    <w:rsid w:val="00910C86"/>
    <w:rsid w:val="00911D0D"/>
    <w:rsid w:val="009123FB"/>
    <w:rsid w:val="00912E6C"/>
    <w:rsid w:val="009142DE"/>
    <w:rsid w:val="00917B3C"/>
    <w:rsid w:val="0092210E"/>
    <w:rsid w:val="00922BA9"/>
    <w:rsid w:val="009240C1"/>
    <w:rsid w:val="009248DB"/>
    <w:rsid w:val="0092510B"/>
    <w:rsid w:val="00925F06"/>
    <w:rsid w:val="00927154"/>
    <w:rsid w:val="00927D21"/>
    <w:rsid w:val="00927D61"/>
    <w:rsid w:val="00930ED2"/>
    <w:rsid w:val="009332D9"/>
    <w:rsid w:val="009336C9"/>
    <w:rsid w:val="00934660"/>
    <w:rsid w:val="009359D7"/>
    <w:rsid w:val="00936806"/>
    <w:rsid w:val="00936D3B"/>
    <w:rsid w:val="009379CC"/>
    <w:rsid w:val="00937FD2"/>
    <w:rsid w:val="00940789"/>
    <w:rsid w:val="00940AF0"/>
    <w:rsid w:val="00941CC4"/>
    <w:rsid w:val="009440FF"/>
    <w:rsid w:val="009464EC"/>
    <w:rsid w:val="0095023D"/>
    <w:rsid w:val="009516BB"/>
    <w:rsid w:val="009517D9"/>
    <w:rsid w:val="009539D2"/>
    <w:rsid w:val="009558DA"/>
    <w:rsid w:val="00955BB2"/>
    <w:rsid w:val="00955EFB"/>
    <w:rsid w:val="009561A4"/>
    <w:rsid w:val="00957C38"/>
    <w:rsid w:val="00960242"/>
    <w:rsid w:val="00961F1A"/>
    <w:rsid w:val="00963FA8"/>
    <w:rsid w:val="00964641"/>
    <w:rsid w:val="00966CBB"/>
    <w:rsid w:val="00967E17"/>
    <w:rsid w:val="00970A84"/>
    <w:rsid w:val="009717E2"/>
    <w:rsid w:val="009733C6"/>
    <w:rsid w:val="00973962"/>
    <w:rsid w:val="00975725"/>
    <w:rsid w:val="00976348"/>
    <w:rsid w:val="00977068"/>
    <w:rsid w:val="00982EA2"/>
    <w:rsid w:val="00983167"/>
    <w:rsid w:val="00983665"/>
    <w:rsid w:val="00986A9A"/>
    <w:rsid w:val="00986C3A"/>
    <w:rsid w:val="0098712C"/>
    <w:rsid w:val="00991805"/>
    <w:rsid w:val="009953DF"/>
    <w:rsid w:val="00995896"/>
    <w:rsid w:val="0099597B"/>
    <w:rsid w:val="009A0BBA"/>
    <w:rsid w:val="009A1482"/>
    <w:rsid w:val="009A4F32"/>
    <w:rsid w:val="009B0AFD"/>
    <w:rsid w:val="009B13E5"/>
    <w:rsid w:val="009B2CFC"/>
    <w:rsid w:val="009B5B9B"/>
    <w:rsid w:val="009B698C"/>
    <w:rsid w:val="009B6CC3"/>
    <w:rsid w:val="009C1BF1"/>
    <w:rsid w:val="009C2EF5"/>
    <w:rsid w:val="009C3BE5"/>
    <w:rsid w:val="009C3F50"/>
    <w:rsid w:val="009C407F"/>
    <w:rsid w:val="009C4274"/>
    <w:rsid w:val="009C496C"/>
    <w:rsid w:val="009C4DB7"/>
    <w:rsid w:val="009C4FE8"/>
    <w:rsid w:val="009C5165"/>
    <w:rsid w:val="009C52AC"/>
    <w:rsid w:val="009C7DFC"/>
    <w:rsid w:val="009D0E9A"/>
    <w:rsid w:val="009D2186"/>
    <w:rsid w:val="009D3071"/>
    <w:rsid w:val="009D41E4"/>
    <w:rsid w:val="009D5082"/>
    <w:rsid w:val="009D5C39"/>
    <w:rsid w:val="009D5F69"/>
    <w:rsid w:val="009D624C"/>
    <w:rsid w:val="009D6882"/>
    <w:rsid w:val="009E1D1D"/>
    <w:rsid w:val="009E24EB"/>
    <w:rsid w:val="009E3E2D"/>
    <w:rsid w:val="009E4AFA"/>
    <w:rsid w:val="009E51E8"/>
    <w:rsid w:val="009E638E"/>
    <w:rsid w:val="009F0F4B"/>
    <w:rsid w:val="009F1B0F"/>
    <w:rsid w:val="009F1CAA"/>
    <w:rsid w:val="009F1CE9"/>
    <w:rsid w:val="009F2D71"/>
    <w:rsid w:val="009F3697"/>
    <w:rsid w:val="009F4834"/>
    <w:rsid w:val="009F7A94"/>
    <w:rsid w:val="00A000FE"/>
    <w:rsid w:val="00A00306"/>
    <w:rsid w:val="00A00481"/>
    <w:rsid w:val="00A021B5"/>
    <w:rsid w:val="00A02BC8"/>
    <w:rsid w:val="00A03A43"/>
    <w:rsid w:val="00A0489E"/>
    <w:rsid w:val="00A05012"/>
    <w:rsid w:val="00A10174"/>
    <w:rsid w:val="00A1031A"/>
    <w:rsid w:val="00A11D7F"/>
    <w:rsid w:val="00A1319B"/>
    <w:rsid w:val="00A142A8"/>
    <w:rsid w:val="00A14CE5"/>
    <w:rsid w:val="00A14D47"/>
    <w:rsid w:val="00A17108"/>
    <w:rsid w:val="00A17985"/>
    <w:rsid w:val="00A23DB9"/>
    <w:rsid w:val="00A24B69"/>
    <w:rsid w:val="00A24E3A"/>
    <w:rsid w:val="00A25007"/>
    <w:rsid w:val="00A25692"/>
    <w:rsid w:val="00A2650B"/>
    <w:rsid w:val="00A311F7"/>
    <w:rsid w:val="00A342A7"/>
    <w:rsid w:val="00A34BDB"/>
    <w:rsid w:val="00A35AAF"/>
    <w:rsid w:val="00A36B67"/>
    <w:rsid w:val="00A36E5F"/>
    <w:rsid w:val="00A36ECE"/>
    <w:rsid w:val="00A4129A"/>
    <w:rsid w:val="00A41793"/>
    <w:rsid w:val="00A43B74"/>
    <w:rsid w:val="00A450AE"/>
    <w:rsid w:val="00A454A9"/>
    <w:rsid w:val="00A45DB7"/>
    <w:rsid w:val="00A50966"/>
    <w:rsid w:val="00A50D54"/>
    <w:rsid w:val="00A51A93"/>
    <w:rsid w:val="00A51B72"/>
    <w:rsid w:val="00A51FB7"/>
    <w:rsid w:val="00A523F9"/>
    <w:rsid w:val="00A527F4"/>
    <w:rsid w:val="00A531AC"/>
    <w:rsid w:val="00A55E37"/>
    <w:rsid w:val="00A57FC5"/>
    <w:rsid w:val="00A61C44"/>
    <w:rsid w:val="00A61D0C"/>
    <w:rsid w:val="00A63160"/>
    <w:rsid w:val="00A63509"/>
    <w:rsid w:val="00A64BEB"/>
    <w:rsid w:val="00A6591A"/>
    <w:rsid w:val="00A65B15"/>
    <w:rsid w:val="00A65EF3"/>
    <w:rsid w:val="00A673B2"/>
    <w:rsid w:val="00A67A68"/>
    <w:rsid w:val="00A70083"/>
    <w:rsid w:val="00A70459"/>
    <w:rsid w:val="00A71B80"/>
    <w:rsid w:val="00A73553"/>
    <w:rsid w:val="00A735EB"/>
    <w:rsid w:val="00A74E97"/>
    <w:rsid w:val="00A75C71"/>
    <w:rsid w:val="00A763EB"/>
    <w:rsid w:val="00A8030B"/>
    <w:rsid w:val="00A80EBF"/>
    <w:rsid w:val="00A8158D"/>
    <w:rsid w:val="00A82A63"/>
    <w:rsid w:val="00A84F75"/>
    <w:rsid w:val="00A87896"/>
    <w:rsid w:val="00A87A5E"/>
    <w:rsid w:val="00A9016C"/>
    <w:rsid w:val="00A9043F"/>
    <w:rsid w:val="00A932CE"/>
    <w:rsid w:val="00A95910"/>
    <w:rsid w:val="00A95FF2"/>
    <w:rsid w:val="00AA190C"/>
    <w:rsid w:val="00AA2226"/>
    <w:rsid w:val="00AA41C4"/>
    <w:rsid w:val="00AA7F2C"/>
    <w:rsid w:val="00AB0A73"/>
    <w:rsid w:val="00AB4743"/>
    <w:rsid w:val="00AB4A84"/>
    <w:rsid w:val="00AB4D81"/>
    <w:rsid w:val="00AB79CA"/>
    <w:rsid w:val="00AC3232"/>
    <w:rsid w:val="00AC3311"/>
    <w:rsid w:val="00AC3CF4"/>
    <w:rsid w:val="00AC4EFB"/>
    <w:rsid w:val="00AC60DE"/>
    <w:rsid w:val="00AC6E9F"/>
    <w:rsid w:val="00AC704A"/>
    <w:rsid w:val="00AC78C5"/>
    <w:rsid w:val="00AC7C7D"/>
    <w:rsid w:val="00AD00C7"/>
    <w:rsid w:val="00AD0387"/>
    <w:rsid w:val="00AD22E2"/>
    <w:rsid w:val="00AD2823"/>
    <w:rsid w:val="00AD28FC"/>
    <w:rsid w:val="00AD425E"/>
    <w:rsid w:val="00AD4D78"/>
    <w:rsid w:val="00AD54F0"/>
    <w:rsid w:val="00AD5C8D"/>
    <w:rsid w:val="00AD7B98"/>
    <w:rsid w:val="00AE0444"/>
    <w:rsid w:val="00AE09FC"/>
    <w:rsid w:val="00AE1A9A"/>
    <w:rsid w:val="00AE52EE"/>
    <w:rsid w:val="00AE584F"/>
    <w:rsid w:val="00AE7493"/>
    <w:rsid w:val="00AE74F3"/>
    <w:rsid w:val="00AE7F35"/>
    <w:rsid w:val="00AF0A2C"/>
    <w:rsid w:val="00AF0C1B"/>
    <w:rsid w:val="00AF10FB"/>
    <w:rsid w:val="00AF175D"/>
    <w:rsid w:val="00AF1AB8"/>
    <w:rsid w:val="00AF1B75"/>
    <w:rsid w:val="00AF5F34"/>
    <w:rsid w:val="00AF5F5E"/>
    <w:rsid w:val="00AF64BA"/>
    <w:rsid w:val="00AF72CB"/>
    <w:rsid w:val="00AF757F"/>
    <w:rsid w:val="00AF772B"/>
    <w:rsid w:val="00AF775E"/>
    <w:rsid w:val="00B00F98"/>
    <w:rsid w:val="00B01546"/>
    <w:rsid w:val="00B01C2B"/>
    <w:rsid w:val="00B02C10"/>
    <w:rsid w:val="00B041A8"/>
    <w:rsid w:val="00B05183"/>
    <w:rsid w:val="00B05590"/>
    <w:rsid w:val="00B06897"/>
    <w:rsid w:val="00B077F2"/>
    <w:rsid w:val="00B10BA3"/>
    <w:rsid w:val="00B11228"/>
    <w:rsid w:val="00B11A24"/>
    <w:rsid w:val="00B11AD4"/>
    <w:rsid w:val="00B13DFE"/>
    <w:rsid w:val="00B14ACC"/>
    <w:rsid w:val="00B14DDC"/>
    <w:rsid w:val="00B1525E"/>
    <w:rsid w:val="00B16200"/>
    <w:rsid w:val="00B17448"/>
    <w:rsid w:val="00B17B98"/>
    <w:rsid w:val="00B17FEA"/>
    <w:rsid w:val="00B20D73"/>
    <w:rsid w:val="00B21D73"/>
    <w:rsid w:val="00B22F60"/>
    <w:rsid w:val="00B24E9F"/>
    <w:rsid w:val="00B26AF4"/>
    <w:rsid w:val="00B2704E"/>
    <w:rsid w:val="00B27D03"/>
    <w:rsid w:val="00B3057A"/>
    <w:rsid w:val="00B30DC9"/>
    <w:rsid w:val="00B32478"/>
    <w:rsid w:val="00B336E1"/>
    <w:rsid w:val="00B4156B"/>
    <w:rsid w:val="00B417C5"/>
    <w:rsid w:val="00B430B6"/>
    <w:rsid w:val="00B43694"/>
    <w:rsid w:val="00B440CF"/>
    <w:rsid w:val="00B450A9"/>
    <w:rsid w:val="00B4734F"/>
    <w:rsid w:val="00B51107"/>
    <w:rsid w:val="00B51798"/>
    <w:rsid w:val="00B51871"/>
    <w:rsid w:val="00B548BD"/>
    <w:rsid w:val="00B54F0F"/>
    <w:rsid w:val="00B57173"/>
    <w:rsid w:val="00B613E3"/>
    <w:rsid w:val="00B61995"/>
    <w:rsid w:val="00B61D65"/>
    <w:rsid w:val="00B63AA8"/>
    <w:rsid w:val="00B65B51"/>
    <w:rsid w:val="00B676F6"/>
    <w:rsid w:val="00B72115"/>
    <w:rsid w:val="00B7326E"/>
    <w:rsid w:val="00B742D1"/>
    <w:rsid w:val="00B76DB9"/>
    <w:rsid w:val="00B827C2"/>
    <w:rsid w:val="00B837FE"/>
    <w:rsid w:val="00B87911"/>
    <w:rsid w:val="00B90027"/>
    <w:rsid w:val="00B90EF4"/>
    <w:rsid w:val="00B94652"/>
    <w:rsid w:val="00B9467B"/>
    <w:rsid w:val="00B94EF1"/>
    <w:rsid w:val="00B956AE"/>
    <w:rsid w:val="00B97ADB"/>
    <w:rsid w:val="00B97B58"/>
    <w:rsid w:val="00BA0BB3"/>
    <w:rsid w:val="00BA253C"/>
    <w:rsid w:val="00BA3D55"/>
    <w:rsid w:val="00BA588E"/>
    <w:rsid w:val="00BA6F75"/>
    <w:rsid w:val="00BA7A77"/>
    <w:rsid w:val="00BB0310"/>
    <w:rsid w:val="00BB04AB"/>
    <w:rsid w:val="00BB234A"/>
    <w:rsid w:val="00BB5D52"/>
    <w:rsid w:val="00BB6B23"/>
    <w:rsid w:val="00BB7B33"/>
    <w:rsid w:val="00BC0059"/>
    <w:rsid w:val="00BC0BC5"/>
    <w:rsid w:val="00BC1C61"/>
    <w:rsid w:val="00BC33CA"/>
    <w:rsid w:val="00BC3FD7"/>
    <w:rsid w:val="00BC4EF5"/>
    <w:rsid w:val="00BC50E7"/>
    <w:rsid w:val="00BC64F4"/>
    <w:rsid w:val="00BC6551"/>
    <w:rsid w:val="00BC7885"/>
    <w:rsid w:val="00BC7D9E"/>
    <w:rsid w:val="00BD3033"/>
    <w:rsid w:val="00BD4AD3"/>
    <w:rsid w:val="00BD4B01"/>
    <w:rsid w:val="00BD59AF"/>
    <w:rsid w:val="00BD6A4D"/>
    <w:rsid w:val="00BD6C96"/>
    <w:rsid w:val="00BD6DAC"/>
    <w:rsid w:val="00BD78CD"/>
    <w:rsid w:val="00BE145B"/>
    <w:rsid w:val="00BE1910"/>
    <w:rsid w:val="00BE26DF"/>
    <w:rsid w:val="00BE342B"/>
    <w:rsid w:val="00BE3C14"/>
    <w:rsid w:val="00BE3CC8"/>
    <w:rsid w:val="00BE45DE"/>
    <w:rsid w:val="00BE59A5"/>
    <w:rsid w:val="00BF1E0B"/>
    <w:rsid w:val="00BF4444"/>
    <w:rsid w:val="00BF46DE"/>
    <w:rsid w:val="00BF489E"/>
    <w:rsid w:val="00BF53EA"/>
    <w:rsid w:val="00BF6D79"/>
    <w:rsid w:val="00BF6E83"/>
    <w:rsid w:val="00BF7473"/>
    <w:rsid w:val="00C0306D"/>
    <w:rsid w:val="00C039BD"/>
    <w:rsid w:val="00C04A8A"/>
    <w:rsid w:val="00C05B5A"/>
    <w:rsid w:val="00C0631A"/>
    <w:rsid w:val="00C106FB"/>
    <w:rsid w:val="00C116C5"/>
    <w:rsid w:val="00C12B07"/>
    <w:rsid w:val="00C2088A"/>
    <w:rsid w:val="00C20A1E"/>
    <w:rsid w:val="00C20D77"/>
    <w:rsid w:val="00C21A5B"/>
    <w:rsid w:val="00C22ACC"/>
    <w:rsid w:val="00C24033"/>
    <w:rsid w:val="00C24B86"/>
    <w:rsid w:val="00C274BB"/>
    <w:rsid w:val="00C322D1"/>
    <w:rsid w:val="00C32FEF"/>
    <w:rsid w:val="00C36AA8"/>
    <w:rsid w:val="00C40504"/>
    <w:rsid w:val="00C40DD6"/>
    <w:rsid w:val="00C41FF4"/>
    <w:rsid w:val="00C438AD"/>
    <w:rsid w:val="00C44938"/>
    <w:rsid w:val="00C44C96"/>
    <w:rsid w:val="00C454C9"/>
    <w:rsid w:val="00C4595D"/>
    <w:rsid w:val="00C4699F"/>
    <w:rsid w:val="00C521F8"/>
    <w:rsid w:val="00C52D1A"/>
    <w:rsid w:val="00C540C7"/>
    <w:rsid w:val="00C5513E"/>
    <w:rsid w:val="00C565B9"/>
    <w:rsid w:val="00C5787A"/>
    <w:rsid w:val="00C57C45"/>
    <w:rsid w:val="00C601EC"/>
    <w:rsid w:val="00C61DA1"/>
    <w:rsid w:val="00C6249D"/>
    <w:rsid w:val="00C62ADC"/>
    <w:rsid w:val="00C63112"/>
    <w:rsid w:val="00C645E8"/>
    <w:rsid w:val="00C65229"/>
    <w:rsid w:val="00C67695"/>
    <w:rsid w:val="00C70AC2"/>
    <w:rsid w:val="00C711A4"/>
    <w:rsid w:val="00C720E1"/>
    <w:rsid w:val="00C741D0"/>
    <w:rsid w:val="00C76329"/>
    <w:rsid w:val="00C7762C"/>
    <w:rsid w:val="00C77A1A"/>
    <w:rsid w:val="00C77FDF"/>
    <w:rsid w:val="00C805A5"/>
    <w:rsid w:val="00C818D3"/>
    <w:rsid w:val="00C818F7"/>
    <w:rsid w:val="00C819A4"/>
    <w:rsid w:val="00C825D3"/>
    <w:rsid w:val="00C851A2"/>
    <w:rsid w:val="00C85669"/>
    <w:rsid w:val="00C85E6F"/>
    <w:rsid w:val="00C8665F"/>
    <w:rsid w:val="00C87317"/>
    <w:rsid w:val="00C87E7F"/>
    <w:rsid w:val="00C9016D"/>
    <w:rsid w:val="00C904E9"/>
    <w:rsid w:val="00C90BDE"/>
    <w:rsid w:val="00C911C2"/>
    <w:rsid w:val="00C92755"/>
    <w:rsid w:val="00C92E46"/>
    <w:rsid w:val="00C93CE7"/>
    <w:rsid w:val="00C94365"/>
    <w:rsid w:val="00C9548F"/>
    <w:rsid w:val="00C96F90"/>
    <w:rsid w:val="00CA1079"/>
    <w:rsid w:val="00CA2867"/>
    <w:rsid w:val="00CA3243"/>
    <w:rsid w:val="00CA4138"/>
    <w:rsid w:val="00CA42B0"/>
    <w:rsid w:val="00CA57F3"/>
    <w:rsid w:val="00CA5D90"/>
    <w:rsid w:val="00CA6795"/>
    <w:rsid w:val="00CA7870"/>
    <w:rsid w:val="00CB1F4A"/>
    <w:rsid w:val="00CB24D3"/>
    <w:rsid w:val="00CB3F7F"/>
    <w:rsid w:val="00CB40C1"/>
    <w:rsid w:val="00CB40C2"/>
    <w:rsid w:val="00CB4ED0"/>
    <w:rsid w:val="00CB7056"/>
    <w:rsid w:val="00CC2441"/>
    <w:rsid w:val="00CC671A"/>
    <w:rsid w:val="00CC677A"/>
    <w:rsid w:val="00CC7244"/>
    <w:rsid w:val="00CC74D9"/>
    <w:rsid w:val="00CC7AFA"/>
    <w:rsid w:val="00CC7FCA"/>
    <w:rsid w:val="00CD2FAD"/>
    <w:rsid w:val="00CD2FC5"/>
    <w:rsid w:val="00CD3238"/>
    <w:rsid w:val="00CD40CF"/>
    <w:rsid w:val="00CD4407"/>
    <w:rsid w:val="00CD7814"/>
    <w:rsid w:val="00CD7D90"/>
    <w:rsid w:val="00CE0DF9"/>
    <w:rsid w:val="00CE1B6E"/>
    <w:rsid w:val="00CE2882"/>
    <w:rsid w:val="00CE35AD"/>
    <w:rsid w:val="00CE4AB2"/>
    <w:rsid w:val="00CE526A"/>
    <w:rsid w:val="00CE673F"/>
    <w:rsid w:val="00CE6989"/>
    <w:rsid w:val="00CE7307"/>
    <w:rsid w:val="00CF1DE9"/>
    <w:rsid w:val="00CF2561"/>
    <w:rsid w:val="00CF689B"/>
    <w:rsid w:val="00CF7F8C"/>
    <w:rsid w:val="00D0069F"/>
    <w:rsid w:val="00D008C7"/>
    <w:rsid w:val="00D01233"/>
    <w:rsid w:val="00D017E4"/>
    <w:rsid w:val="00D01946"/>
    <w:rsid w:val="00D030D5"/>
    <w:rsid w:val="00D031ED"/>
    <w:rsid w:val="00D035C8"/>
    <w:rsid w:val="00D04063"/>
    <w:rsid w:val="00D040E7"/>
    <w:rsid w:val="00D05206"/>
    <w:rsid w:val="00D05479"/>
    <w:rsid w:val="00D076BB"/>
    <w:rsid w:val="00D11393"/>
    <w:rsid w:val="00D120AA"/>
    <w:rsid w:val="00D1223B"/>
    <w:rsid w:val="00D1306F"/>
    <w:rsid w:val="00D13C3C"/>
    <w:rsid w:val="00D1639F"/>
    <w:rsid w:val="00D1705C"/>
    <w:rsid w:val="00D2099C"/>
    <w:rsid w:val="00D20A82"/>
    <w:rsid w:val="00D21061"/>
    <w:rsid w:val="00D214A2"/>
    <w:rsid w:val="00D23555"/>
    <w:rsid w:val="00D24204"/>
    <w:rsid w:val="00D24865"/>
    <w:rsid w:val="00D26AB1"/>
    <w:rsid w:val="00D27ACA"/>
    <w:rsid w:val="00D30B05"/>
    <w:rsid w:val="00D30C70"/>
    <w:rsid w:val="00D30D08"/>
    <w:rsid w:val="00D31801"/>
    <w:rsid w:val="00D31C9B"/>
    <w:rsid w:val="00D320E7"/>
    <w:rsid w:val="00D32427"/>
    <w:rsid w:val="00D33562"/>
    <w:rsid w:val="00D35753"/>
    <w:rsid w:val="00D36238"/>
    <w:rsid w:val="00D374E0"/>
    <w:rsid w:val="00D3750D"/>
    <w:rsid w:val="00D37984"/>
    <w:rsid w:val="00D40132"/>
    <w:rsid w:val="00D427FA"/>
    <w:rsid w:val="00D4300E"/>
    <w:rsid w:val="00D4324B"/>
    <w:rsid w:val="00D44916"/>
    <w:rsid w:val="00D46B31"/>
    <w:rsid w:val="00D50AF1"/>
    <w:rsid w:val="00D515C9"/>
    <w:rsid w:val="00D525D0"/>
    <w:rsid w:val="00D52981"/>
    <w:rsid w:val="00D532EC"/>
    <w:rsid w:val="00D53A57"/>
    <w:rsid w:val="00D54209"/>
    <w:rsid w:val="00D5436B"/>
    <w:rsid w:val="00D54B6F"/>
    <w:rsid w:val="00D55988"/>
    <w:rsid w:val="00D57A0E"/>
    <w:rsid w:val="00D57E90"/>
    <w:rsid w:val="00D62681"/>
    <w:rsid w:val="00D64A25"/>
    <w:rsid w:val="00D67AD0"/>
    <w:rsid w:val="00D717A8"/>
    <w:rsid w:val="00D73B0B"/>
    <w:rsid w:val="00D73F90"/>
    <w:rsid w:val="00D762EE"/>
    <w:rsid w:val="00D77D7A"/>
    <w:rsid w:val="00D801F5"/>
    <w:rsid w:val="00D818BD"/>
    <w:rsid w:val="00D82FE8"/>
    <w:rsid w:val="00D83FDB"/>
    <w:rsid w:val="00D90012"/>
    <w:rsid w:val="00D90389"/>
    <w:rsid w:val="00D9152C"/>
    <w:rsid w:val="00D93344"/>
    <w:rsid w:val="00D93C49"/>
    <w:rsid w:val="00D942E2"/>
    <w:rsid w:val="00D94BBF"/>
    <w:rsid w:val="00D965C8"/>
    <w:rsid w:val="00D96BB8"/>
    <w:rsid w:val="00D9749B"/>
    <w:rsid w:val="00D9793A"/>
    <w:rsid w:val="00DA1195"/>
    <w:rsid w:val="00DA18E8"/>
    <w:rsid w:val="00DA1BCD"/>
    <w:rsid w:val="00DA2199"/>
    <w:rsid w:val="00DA3B9F"/>
    <w:rsid w:val="00DA4A5F"/>
    <w:rsid w:val="00DA59F1"/>
    <w:rsid w:val="00DA60BC"/>
    <w:rsid w:val="00DA701C"/>
    <w:rsid w:val="00DB0190"/>
    <w:rsid w:val="00DB08A6"/>
    <w:rsid w:val="00DB1457"/>
    <w:rsid w:val="00DB70B8"/>
    <w:rsid w:val="00DC29F4"/>
    <w:rsid w:val="00DC2C6B"/>
    <w:rsid w:val="00DC373E"/>
    <w:rsid w:val="00DC3E71"/>
    <w:rsid w:val="00DC3FCB"/>
    <w:rsid w:val="00DC54A9"/>
    <w:rsid w:val="00DC5D20"/>
    <w:rsid w:val="00DC61A8"/>
    <w:rsid w:val="00DC76D5"/>
    <w:rsid w:val="00DC7B88"/>
    <w:rsid w:val="00DD2748"/>
    <w:rsid w:val="00DD2D60"/>
    <w:rsid w:val="00DD3023"/>
    <w:rsid w:val="00DD3A11"/>
    <w:rsid w:val="00DD5486"/>
    <w:rsid w:val="00DD6AA0"/>
    <w:rsid w:val="00DD7EB2"/>
    <w:rsid w:val="00DE2547"/>
    <w:rsid w:val="00DE3269"/>
    <w:rsid w:val="00DE569C"/>
    <w:rsid w:val="00DF03EF"/>
    <w:rsid w:val="00DF07FE"/>
    <w:rsid w:val="00DF0CB8"/>
    <w:rsid w:val="00DF19BC"/>
    <w:rsid w:val="00DF32C5"/>
    <w:rsid w:val="00E01405"/>
    <w:rsid w:val="00E016BF"/>
    <w:rsid w:val="00E0506B"/>
    <w:rsid w:val="00E05B8D"/>
    <w:rsid w:val="00E061F6"/>
    <w:rsid w:val="00E07A2B"/>
    <w:rsid w:val="00E10277"/>
    <w:rsid w:val="00E11139"/>
    <w:rsid w:val="00E11D73"/>
    <w:rsid w:val="00E11E26"/>
    <w:rsid w:val="00E122E9"/>
    <w:rsid w:val="00E126BE"/>
    <w:rsid w:val="00E134A2"/>
    <w:rsid w:val="00E145DA"/>
    <w:rsid w:val="00E14B47"/>
    <w:rsid w:val="00E168C6"/>
    <w:rsid w:val="00E172A9"/>
    <w:rsid w:val="00E20F30"/>
    <w:rsid w:val="00E22601"/>
    <w:rsid w:val="00E22C8F"/>
    <w:rsid w:val="00E22D7A"/>
    <w:rsid w:val="00E2304A"/>
    <w:rsid w:val="00E23D93"/>
    <w:rsid w:val="00E23F2E"/>
    <w:rsid w:val="00E24DF6"/>
    <w:rsid w:val="00E24E42"/>
    <w:rsid w:val="00E27C0B"/>
    <w:rsid w:val="00E32FAD"/>
    <w:rsid w:val="00E343C3"/>
    <w:rsid w:val="00E34661"/>
    <w:rsid w:val="00E35818"/>
    <w:rsid w:val="00E3672A"/>
    <w:rsid w:val="00E41005"/>
    <w:rsid w:val="00E4128A"/>
    <w:rsid w:val="00E41665"/>
    <w:rsid w:val="00E42511"/>
    <w:rsid w:val="00E4622B"/>
    <w:rsid w:val="00E466DF"/>
    <w:rsid w:val="00E466FF"/>
    <w:rsid w:val="00E47FB7"/>
    <w:rsid w:val="00E51E69"/>
    <w:rsid w:val="00E53505"/>
    <w:rsid w:val="00E53A87"/>
    <w:rsid w:val="00E54643"/>
    <w:rsid w:val="00E5683D"/>
    <w:rsid w:val="00E56976"/>
    <w:rsid w:val="00E56A61"/>
    <w:rsid w:val="00E57A08"/>
    <w:rsid w:val="00E64FD9"/>
    <w:rsid w:val="00E709FD"/>
    <w:rsid w:val="00E71110"/>
    <w:rsid w:val="00E725B0"/>
    <w:rsid w:val="00E7668A"/>
    <w:rsid w:val="00E83697"/>
    <w:rsid w:val="00E83959"/>
    <w:rsid w:val="00E85828"/>
    <w:rsid w:val="00E859DB"/>
    <w:rsid w:val="00E865ED"/>
    <w:rsid w:val="00E92D45"/>
    <w:rsid w:val="00E93DED"/>
    <w:rsid w:val="00E941C7"/>
    <w:rsid w:val="00E979B2"/>
    <w:rsid w:val="00EA00B6"/>
    <w:rsid w:val="00EA1A6F"/>
    <w:rsid w:val="00EA32CD"/>
    <w:rsid w:val="00EA3653"/>
    <w:rsid w:val="00EA4CD1"/>
    <w:rsid w:val="00EA5464"/>
    <w:rsid w:val="00EA6736"/>
    <w:rsid w:val="00EA7033"/>
    <w:rsid w:val="00EB0DC6"/>
    <w:rsid w:val="00EB1A3C"/>
    <w:rsid w:val="00EB245C"/>
    <w:rsid w:val="00EB49D4"/>
    <w:rsid w:val="00EB529D"/>
    <w:rsid w:val="00EB5680"/>
    <w:rsid w:val="00EB5D1D"/>
    <w:rsid w:val="00EB5D94"/>
    <w:rsid w:val="00EB7172"/>
    <w:rsid w:val="00EC11FD"/>
    <w:rsid w:val="00EC2455"/>
    <w:rsid w:val="00EC254B"/>
    <w:rsid w:val="00EC2608"/>
    <w:rsid w:val="00EC2799"/>
    <w:rsid w:val="00EC36CE"/>
    <w:rsid w:val="00EC4B23"/>
    <w:rsid w:val="00EC5F34"/>
    <w:rsid w:val="00ED191F"/>
    <w:rsid w:val="00ED22A8"/>
    <w:rsid w:val="00ED2F9B"/>
    <w:rsid w:val="00ED3534"/>
    <w:rsid w:val="00ED37DB"/>
    <w:rsid w:val="00ED52C2"/>
    <w:rsid w:val="00ED562D"/>
    <w:rsid w:val="00ED5F71"/>
    <w:rsid w:val="00ED7C1E"/>
    <w:rsid w:val="00EE1294"/>
    <w:rsid w:val="00EE12DD"/>
    <w:rsid w:val="00EE20A7"/>
    <w:rsid w:val="00EE3789"/>
    <w:rsid w:val="00EE44B5"/>
    <w:rsid w:val="00EE5045"/>
    <w:rsid w:val="00EE732D"/>
    <w:rsid w:val="00EE7D61"/>
    <w:rsid w:val="00EF00EA"/>
    <w:rsid w:val="00EF0235"/>
    <w:rsid w:val="00EF0289"/>
    <w:rsid w:val="00EF045B"/>
    <w:rsid w:val="00EF2EEF"/>
    <w:rsid w:val="00EF4AED"/>
    <w:rsid w:val="00EF4F65"/>
    <w:rsid w:val="00EF69D9"/>
    <w:rsid w:val="00EF70A4"/>
    <w:rsid w:val="00F03692"/>
    <w:rsid w:val="00F05159"/>
    <w:rsid w:val="00F06E66"/>
    <w:rsid w:val="00F07F9C"/>
    <w:rsid w:val="00F10483"/>
    <w:rsid w:val="00F10703"/>
    <w:rsid w:val="00F13220"/>
    <w:rsid w:val="00F14171"/>
    <w:rsid w:val="00F15B75"/>
    <w:rsid w:val="00F16B07"/>
    <w:rsid w:val="00F17434"/>
    <w:rsid w:val="00F20A2E"/>
    <w:rsid w:val="00F20E51"/>
    <w:rsid w:val="00F22443"/>
    <w:rsid w:val="00F23807"/>
    <w:rsid w:val="00F23B4B"/>
    <w:rsid w:val="00F2640C"/>
    <w:rsid w:val="00F264C3"/>
    <w:rsid w:val="00F30550"/>
    <w:rsid w:val="00F31C80"/>
    <w:rsid w:val="00F337A0"/>
    <w:rsid w:val="00F36592"/>
    <w:rsid w:val="00F365F9"/>
    <w:rsid w:val="00F366C8"/>
    <w:rsid w:val="00F372CB"/>
    <w:rsid w:val="00F402DE"/>
    <w:rsid w:val="00F425FC"/>
    <w:rsid w:val="00F43D43"/>
    <w:rsid w:val="00F46D07"/>
    <w:rsid w:val="00F47EF7"/>
    <w:rsid w:val="00F504D0"/>
    <w:rsid w:val="00F50D4E"/>
    <w:rsid w:val="00F513CF"/>
    <w:rsid w:val="00F52A57"/>
    <w:rsid w:val="00F530E4"/>
    <w:rsid w:val="00F53F19"/>
    <w:rsid w:val="00F5484F"/>
    <w:rsid w:val="00F55C06"/>
    <w:rsid w:val="00F563B1"/>
    <w:rsid w:val="00F605F4"/>
    <w:rsid w:val="00F60E8D"/>
    <w:rsid w:val="00F64504"/>
    <w:rsid w:val="00F64F21"/>
    <w:rsid w:val="00F666BC"/>
    <w:rsid w:val="00F66896"/>
    <w:rsid w:val="00F70457"/>
    <w:rsid w:val="00F7072C"/>
    <w:rsid w:val="00F70C14"/>
    <w:rsid w:val="00F70EB0"/>
    <w:rsid w:val="00F71373"/>
    <w:rsid w:val="00F714E5"/>
    <w:rsid w:val="00F7154E"/>
    <w:rsid w:val="00F7170D"/>
    <w:rsid w:val="00F737D0"/>
    <w:rsid w:val="00F75E2A"/>
    <w:rsid w:val="00F76A29"/>
    <w:rsid w:val="00F82212"/>
    <w:rsid w:val="00F8294A"/>
    <w:rsid w:val="00F84A0E"/>
    <w:rsid w:val="00F84BD3"/>
    <w:rsid w:val="00F86039"/>
    <w:rsid w:val="00F87880"/>
    <w:rsid w:val="00F905C8"/>
    <w:rsid w:val="00F90651"/>
    <w:rsid w:val="00F906D6"/>
    <w:rsid w:val="00F91124"/>
    <w:rsid w:val="00F91A17"/>
    <w:rsid w:val="00F91FD6"/>
    <w:rsid w:val="00F922E4"/>
    <w:rsid w:val="00F9254A"/>
    <w:rsid w:val="00F92A66"/>
    <w:rsid w:val="00F934A6"/>
    <w:rsid w:val="00F93EA0"/>
    <w:rsid w:val="00F95A3B"/>
    <w:rsid w:val="00F95EBB"/>
    <w:rsid w:val="00F963A2"/>
    <w:rsid w:val="00F96494"/>
    <w:rsid w:val="00F97014"/>
    <w:rsid w:val="00F97932"/>
    <w:rsid w:val="00F97BFD"/>
    <w:rsid w:val="00FA03E3"/>
    <w:rsid w:val="00FA127A"/>
    <w:rsid w:val="00FA321A"/>
    <w:rsid w:val="00FA4746"/>
    <w:rsid w:val="00FA4B6F"/>
    <w:rsid w:val="00FA53E5"/>
    <w:rsid w:val="00FA571F"/>
    <w:rsid w:val="00FA698B"/>
    <w:rsid w:val="00FA714A"/>
    <w:rsid w:val="00FA7A27"/>
    <w:rsid w:val="00FB0429"/>
    <w:rsid w:val="00FB2233"/>
    <w:rsid w:val="00FB364A"/>
    <w:rsid w:val="00FB3825"/>
    <w:rsid w:val="00FB4E35"/>
    <w:rsid w:val="00FB568B"/>
    <w:rsid w:val="00FB7389"/>
    <w:rsid w:val="00FC0D5B"/>
    <w:rsid w:val="00FC1023"/>
    <w:rsid w:val="00FC1E0C"/>
    <w:rsid w:val="00FC51C3"/>
    <w:rsid w:val="00FC548F"/>
    <w:rsid w:val="00FC553A"/>
    <w:rsid w:val="00FC5760"/>
    <w:rsid w:val="00FC7850"/>
    <w:rsid w:val="00FC7CE0"/>
    <w:rsid w:val="00FD060D"/>
    <w:rsid w:val="00FD07D6"/>
    <w:rsid w:val="00FD1921"/>
    <w:rsid w:val="00FD2BA9"/>
    <w:rsid w:val="00FD2E65"/>
    <w:rsid w:val="00FD333C"/>
    <w:rsid w:val="00FD6405"/>
    <w:rsid w:val="00FD7471"/>
    <w:rsid w:val="00FE01A1"/>
    <w:rsid w:val="00FE0A99"/>
    <w:rsid w:val="00FE0BC5"/>
    <w:rsid w:val="00FE6D11"/>
    <w:rsid w:val="00FF1072"/>
    <w:rsid w:val="00FF13A5"/>
    <w:rsid w:val="00FF1F31"/>
    <w:rsid w:val="00FF2DEF"/>
    <w:rsid w:val="00FF2DF5"/>
    <w:rsid w:val="00FF4CC1"/>
    <w:rsid w:val="00FF6529"/>
    <w:rsid w:val="00FF7467"/>
    <w:rsid w:val="00FF76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0B373B"/>
    <w:pPr>
      <w:spacing w:after="60"/>
      <w:jc w:val="both"/>
    </w:pPr>
    <w:rPr>
      <w:sz w:val="24"/>
      <w:szCs w:val="24"/>
    </w:rPr>
  </w:style>
  <w:style w:type="paragraph" w:styleId="Heading1">
    <w:name w:val="heading 1"/>
    <w:aliases w:val="Заголовок 1 Знак Знак Знак Знак Знак Знак Знак Знак Знак,H1,H1 Знак"/>
    <w:basedOn w:val="Normal"/>
    <w:next w:val="Normal"/>
    <w:link w:val="Heading1Char"/>
    <w:uiPriority w:val="99"/>
    <w:qFormat/>
    <w:rsid w:val="0095023D"/>
    <w:pPr>
      <w:keepNext/>
      <w:spacing w:before="240"/>
      <w:jc w:val="center"/>
      <w:outlineLvl w:val="0"/>
    </w:pPr>
    <w:rPr>
      <w:kern w:val="28"/>
      <w:sz w:val="36"/>
      <w:szCs w:val="20"/>
    </w:rPr>
  </w:style>
  <w:style w:type="paragraph" w:styleId="Heading2">
    <w:name w:val="heading 2"/>
    <w:aliases w:val="H2,Заголовок 2 Знак"/>
    <w:basedOn w:val="Normal"/>
    <w:next w:val="Normal"/>
    <w:link w:val="Heading2Char"/>
    <w:uiPriority w:val="99"/>
    <w:qFormat/>
    <w:rsid w:val="0095023D"/>
    <w:pPr>
      <w:keepNext/>
      <w:jc w:val="center"/>
      <w:outlineLvl w:val="1"/>
    </w:pPr>
    <w:rPr>
      <w:sz w:val="30"/>
      <w:szCs w:val="20"/>
    </w:rPr>
  </w:style>
  <w:style w:type="paragraph" w:styleId="Heading3">
    <w:name w:val="heading 3"/>
    <w:basedOn w:val="Normal"/>
    <w:next w:val="Normal"/>
    <w:link w:val="Heading3Char"/>
    <w:uiPriority w:val="99"/>
    <w:qFormat/>
    <w:rsid w:val="0095023D"/>
    <w:pPr>
      <w:keepNext/>
      <w:numPr>
        <w:ilvl w:val="2"/>
        <w:numId w:val="11"/>
      </w:numPr>
      <w:spacing w:before="240"/>
      <w:outlineLvl w:val="2"/>
    </w:pPr>
    <w:rPr>
      <w:rFonts w:ascii="Arial" w:hAnsi="Arial"/>
      <w:b/>
      <w:szCs w:val="20"/>
    </w:rPr>
  </w:style>
  <w:style w:type="paragraph" w:styleId="Heading4">
    <w:name w:val="heading 4"/>
    <w:basedOn w:val="Normal"/>
    <w:next w:val="Normal"/>
    <w:link w:val="Heading4Char"/>
    <w:uiPriority w:val="99"/>
    <w:qFormat/>
    <w:rsid w:val="0095023D"/>
    <w:pPr>
      <w:keepNext/>
      <w:numPr>
        <w:ilvl w:val="3"/>
        <w:numId w:val="11"/>
      </w:numPr>
      <w:spacing w:before="240"/>
      <w:outlineLvl w:val="3"/>
    </w:pPr>
    <w:rPr>
      <w:rFonts w:ascii="Arial" w:hAnsi="Arial"/>
      <w:szCs w:val="20"/>
    </w:rPr>
  </w:style>
  <w:style w:type="paragraph" w:styleId="Heading5">
    <w:name w:val="heading 5"/>
    <w:basedOn w:val="Normal"/>
    <w:next w:val="Normal"/>
    <w:link w:val="Heading5Char"/>
    <w:uiPriority w:val="99"/>
    <w:qFormat/>
    <w:rsid w:val="0095023D"/>
    <w:pPr>
      <w:numPr>
        <w:ilvl w:val="4"/>
        <w:numId w:val="11"/>
      </w:numPr>
      <w:spacing w:before="240"/>
      <w:outlineLvl w:val="4"/>
    </w:pPr>
    <w:rPr>
      <w:sz w:val="22"/>
      <w:szCs w:val="20"/>
    </w:rPr>
  </w:style>
  <w:style w:type="paragraph" w:styleId="Heading6">
    <w:name w:val="heading 6"/>
    <w:basedOn w:val="Normal"/>
    <w:next w:val="Normal"/>
    <w:link w:val="Heading6Char"/>
    <w:uiPriority w:val="99"/>
    <w:qFormat/>
    <w:rsid w:val="0095023D"/>
    <w:pPr>
      <w:numPr>
        <w:ilvl w:val="5"/>
        <w:numId w:val="11"/>
      </w:numPr>
      <w:spacing w:before="240"/>
      <w:outlineLvl w:val="5"/>
    </w:pPr>
    <w:rPr>
      <w:i/>
      <w:sz w:val="22"/>
      <w:szCs w:val="20"/>
    </w:rPr>
  </w:style>
  <w:style w:type="paragraph" w:styleId="Heading7">
    <w:name w:val="heading 7"/>
    <w:basedOn w:val="Normal"/>
    <w:next w:val="Normal"/>
    <w:link w:val="Heading7Char"/>
    <w:uiPriority w:val="99"/>
    <w:qFormat/>
    <w:rsid w:val="0095023D"/>
    <w:pPr>
      <w:numPr>
        <w:ilvl w:val="6"/>
        <w:numId w:val="11"/>
      </w:numPr>
      <w:spacing w:before="240"/>
      <w:outlineLvl w:val="6"/>
    </w:pPr>
    <w:rPr>
      <w:rFonts w:ascii="Arial" w:hAnsi="Arial"/>
      <w:sz w:val="20"/>
      <w:szCs w:val="20"/>
    </w:rPr>
  </w:style>
  <w:style w:type="paragraph" w:styleId="Heading8">
    <w:name w:val="heading 8"/>
    <w:basedOn w:val="Normal"/>
    <w:next w:val="Normal"/>
    <w:link w:val="Heading8Char"/>
    <w:uiPriority w:val="99"/>
    <w:qFormat/>
    <w:rsid w:val="0095023D"/>
    <w:pPr>
      <w:numPr>
        <w:ilvl w:val="7"/>
        <w:numId w:val="11"/>
      </w:numPr>
      <w:spacing w:before="240"/>
      <w:outlineLvl w:val="7"/>
    </w:pPr>
    <w:rPr>
      <w:rFonts w:ascii="Arial" w:hAnsi="Arial"/>
      <w:i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9"/>
    <w:qFormat/>
    <w:rsid w:val="0095023D"/>
    <w:pPr>
      <w:numPr>
        <w:ilvl w:val="8"/>
        <w:numId w:val="11"/>
      </w:numPr>
      <w:spacing w:before="240"/>
      <w:outlineLvl w:val="8"/>
    </w:pPr>
    <w:rPr>
      <w:rFonts w:ascii="Arial" w:hAnsi="Arial"/>
      <w:b/>
      <w:i/>
      <w:sz w:val="18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Заголовок 1 Знак Знак Знак Знак Знак Знак Знак Знак Знак Char,H1 Char,H1 Знак Char"/>
    <w:basedOn w:val="DefaultParagraphFont"/>
    <w:link w:val="Heading1"/>
    <w:uiPriority w:val="99"/>
    <w:locked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aliases w:val="H2 Char,Заголовок 2 Знак Char"/>
    <w:basedOn w:val="DefaultParagraphFont"/>
    <w:link w:val="Heading2"/>
    <w:uiPriority w:val="99"/>
    <w:locked/>
    <w:rsid w:val="00EC36CE"/>
    <w:rPr>
      <w:rFonts w:cs="Times New Roman"/>
      <w:sz w:val="30"/>
    </w:rPr>
  </w:style>
  <w:style w:type="character" w:customStyle="1" w:styleId="Heading3Char">
    <w:name w:val="Heading 3 Char"/>
    <w:basedOn w:val="DefaultParagraphFont"/>
    <w:link w:val="Heading3"/>
    <w:uiPriority w:val="99"/>
    <w:locked/>
    <w:rPr>
      <w:rFonts w:ascii="Arial" w:hAnsi="Arial"/>
      <w:b/>
      <w:sz w:val="24"/>
      <w:szCs w:val="20"/>
    </w:rPr>
  </w:style>
  <w:style w:type="character" w:customStyle="1" w:styleId="Heading4Char">
    <w:name w:val="Heading 4 Char"/>
    <w:basedOn w:val="DefaultParagraphFont"/>
    <w:link w:val="Heading4"/>
    <w:uiPriority w:val="99"/>
    <w:locked/>
    <w:rPr>
      <w:rFonts w:ascii="Arial" w:hAnsi="Arial"/>
      <w:sz w:val="24"/>
      <w:szCs w:val="20"/>
    </w:rPr>
  </w:style>
  <w:style w:type="character" w:customStyle="1" w:styleId="Heading5Char">
    <w:name w:val="Heading 5 Char"/>
    <w:basedOn w:val="DefaultParagraphFont"/>
    <w:link w:val="Heading5"/>
    <w:uiPriority w:val="99"/>
    <w:locked/>
    <w:rPr>
      <w:szCs w:val="20"/>
    </w:rPr>
  </w:style>
  <w:style w:type="character" w:customStyle="1" w:styleId="Heading6Char">
    <w:name w:val="Heading 6 Char"/>
    <w:basedOn w:val="DefaultParagraphFont"/>
    <w:link w:val="Heading6"/>
    <w:uiPriority w:val="99"/>
    <w:locked/>
    <w:rPr>
      <w:i/>
      <w:szCs w:val="20"/>
    </w:rPr>
  </w:style>
  <w:style w:type="character" w:customStyle="1" w:styleId="Heading7Char">
    <w:name w:val="Heading 7 Char"/>
    <w:basedOn w:val="DefaultParagraphFont"/>
    <w:link w:val="Heading7"/>
    <w:uiPriority w:val="99"/>
    <w:locked/>
    <w:rPr>
      <w:rFonts w:ascii="Arial" w:hAnsi="Arial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9"/>
    <w:locked/>
    <w:rPr>
      <w:rFonts w:ascii="Arial" w:hAnsi="Arial"/>
      <w:i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9"/>
    <w:locked/>
    <w:rPr>
      <w:rFonts w:ascii="Arial" w:hAnsi="Arial"/>
      <w:b/>
      <w:i/>
      <w:sz w:val="18"/>
      <w:szCs w:val="20"/>
    </w:rPr>
  </w:style>
  <w:style w:type="paragraph" w:customStyle="1" w:styleId="3">
    <w:name w:val="Знак3 Знак Знак Знак Знак Знак Знак"/>
    <w:basedOn w:val="Normal"/>
    <w:uiPriority w:val="99"/>
    <w:rsid w:val="00413952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1">
    <w:name w:val="Заголовок 1 Знак Знак Знак Знак Знак Знак Знак Знак Знак Знак"/>
    <w:aliases w:val="H1 Знак Знак,H1 Знак Знак Знак"/>
    <w:uiPriority w:val="99"/>
    <w:locked/>
    <w:rsid w:val="0095023D"/>
    <w:rPr>
      <w:kern w:val="28"/>
      <w:sz w:val="36"/>
      <w:lang w:val="ru-RU" w:eastAsia="ru-RU"/>
    </w:rPr>
  </w:style>
  <w:style w:type="character" w:styleId="Hyperlink">
    <w:name w:val="Hyperlink"/>
    <w:basedOn w:val="DefaultParagraphFont"/>
    <w:uiPriority w:val="99"/>
    <w:rsid w:val="0095023D"/>
    <w:rPr>
      <w:rFonts w:cs="Times New Roman"/>
      <w:color w:val="0000FF"/>
      <w:u w:val="single"/>
    </w:rPr>
  </w:style>
  <w:style w:type="character" w:styleId="FollowedHyperlink">
    <w:name w:val="FollowedHyperlink"/>
    <w:basedOn w:val="DefaultParagraphFont"/>
    <w:uiPriority w:val="99"/>
    <w:rsid w:val="0095023D"/>
    <w:rPr>
      <w:rFonts w:cs="Times New Roman"/>
      <w:color w:val="800080"/>
      <w:u w:val="single"/>
    </w:rPr>
  </w:style>
  <w:style w:type="paragraph" w:styleId="HTMLPreformatted">
    <w:name w:val="HTML Preformatted"/>
    <w:basedOn w:val="Normal"/>
    <w:link w:val="HTMLPreformattedChar"/>
    <w:uiPriority w:val="99"/>
    <w:rsid w:val="0095023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locked/>
    <w:rPr>
      <w:rFonts w:ascii="Courier New" w:hAnsi="Courier New" w:cs="Courier New"/>
      <w:sz w:val="20"/>
      <w:szCs w:val="20"/>
    </w:rPr>
  </w:style>
  <w:style w:type="paragraph" w:styleId="TOC1">
    <w:name w:val="toc 1"/>
    <w:basedOn w:val="Normal"/>
    <w:next w:val="Normal"/>
    <w:autoRedefine/>
    <w:uiPriority w:val="99"/>
    <w:rsid w:val="0095023D"/>
    <w:pPr>
      <w:tabs>
        <w:tab w:val="left" w:pos="1440"/>
        <w:tab w:val="right" w:leader="dot" w:pos="9720"/>
      </w:tabs>
      <w:spacing w:before="100" w:after="0"/>
      <w:ind w:left="360" w:hanging="360"/>
    </w:pPr>
    <w:rPr>
      <w:rFonts w:ascii="Arial" w:hAnsi="Arial" w:cs="Arial"/>
      <w:b/>
      <w:bCs/>
      <w:caps/>
      <w:noProof/>
    </w:rPr>
  </w:style>
  <w:style w:type="paragraph" w:styleId="TOC2">
    <w:name w:val="toc 2"/>
    <w:basedOn w:val="Normal"/>
    <w:next w:val="Normal"/>
    <w:autoRedefine/>
    <w:uiPriority w:val="99"/>
    <w:rsid w:val="00C601EC"/>
    <w:pPr>
      <w:tabs>
        <w:tab w:val="left" w:pos="709"/>
        <w:tab w:val="right" w:leader="dot" w:pos="10065"/>
      </w:tabs>
      <w:spacing w:before="20" w:after="120"/>
    </w:pPr>
    <w:rPr>
      <w:b/>
      <w:bCs/>
      <w:noProof/>
      <w:lang w:val="en-US"/>
    </w:rPr>
  </w:style>
  <w:style w:type="paragraph" w:styleId="TOC3">
    <w:name w:val="toc 3"/>
    <w:basedOn w:val="Normal"/>
    <w:next w:val="Normal"/>
    <w:autoRedefine/>
    <w:uiPriority w:val="99"/>
    <w:rsid w:val="0095023D"/>
    <w:pPr>
      <w:tabs>
        <w:tab w:val="num" w:pos="0"/>
        <w:tab w:val="left" w:pos="1680"/>
        <w:tab w:val="right" w:leader="dot" w:pos="10148"/>
      </w:tabs>
      <w:spacing w:before="100" w:after="0"/>
      <w:jc w:val="left"/>
    </w:pPr>
    <w:rPr>
      <w:sz w:val="20"/>
      <w:szCs w:val="20"/>
    </w:rPr>
  </w:style>
  <w:style w:type="paragraph" w:styleId="Header">
    <w:name w:val="header"/>
    <w:basedOn w:val="Normal"/>
    <w:link w:val="HeaderChar"/>
    <w:uiPriority w:val="99"/>
    <w:rsid w:val="0095023D"/>
    <w:pPr>
      <w:tabs>
        <w:tab w:val="center" w:pos="4153"/>
        <w:tab w:val="right" w:pos="8306"/>
      </w:tabs>
      <w:spacing w:before="120" w:after="120"/>
    </w:pPr>
    <w:rPr>
      <w:rFonts w:ascii="Arial" w:hAnsi="Arial"/>
      <w:noProof/>
      <w:szCs w:val="20"/>
    </w:rPr>
  </w:style>
  <w:style w:type="character" w:customStyle="1" w:styleId="HeaderChar">
    <w:name w:val="Header Char"/>
    <w:basedOn w:val="DefaultParagraphFont"/>
    <w:link w:val="Header"/>
    <w:uiPriority w:val="99"/>
    <w:locked/>
    <w:rsid w:val="00777ACD"/>
    <w:rPr>
      <w:rFonts w:ascii="Arial" w:hAnsi="Arial" w:cs="Times New Roman"/>
      <w:noProof/>
      <w:sz w:val="24"/>
    </w:rPr>
  </w:style>
  <w:style w:type="paragraph" w:styleId="Footer">
    <w:name w:val="footer"/>
    <w:basedOn w:val="Normal"/>
    <w:link w:val="FooterChar"/>
    <w:uiPriority w:val="99"/>
    <w:rsid w:val="0095023D"/>
    <w:pPr>
      <w:tabs>
        <w:tab w:val="center" w:pos="4153"/>
        <w:tab w:val="right" w:pos="8306"/>
      </w:tabs>
    </w:pPr>
    <w:rPr>
      <w:noProof/>
      <w:szCs w:val="20"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Pr>
      <w:rFonts w:cs="Times New Roman"/>
      <w:sz w:val="24"/>
      <w:szCs w:val="24"/>
    </w:rPr>
  </w:style>
  <w:style w:type="paragraph" w:styleId="EnvelopeAddress">
    <w:name w:val="envelope address"/>
    <w:basedOn w:val="Normal"/>
    <w:uiPriority w:val="99"/>
    <w:rsid w:val="0095023D"/>
    <w:pPr>
      <w:framePr w:w="7920" w:h="1980" w:hSpace="180" w:wrap="auto" w:hAnchor="page" w:xAlign="center" w:yAlign="bottom"/>
      <w:ind w:left="2880"/>
    </w:pPr>
    <w:rPr>
      <w:rFonts w:ascii="Arial" w:hAnsi="Arial" w:cs="Arial"/>
    </w:rPr>
  </w:style>
  <w:style w:type="paragraph" w:styleId="EnvelopeReturn">
    <w:name w:val="envelope return"/>
    <w:basedOn w:val="Normal"/>
    <w:uiPriority w:val="99"/>
    <w:rsid w:val="0095023D"/>
    <w:rPr>
      <w:rFonts w:ascii="Arial" w:hAnsi="Arial" w:cs="Arial"/>
      <w:sz w:val="20"/>
      <w:szCs w:val="20"/>
    </w:rPr>
  </w:style>
  <w:style w:type="paragraph" w:styleId="ListBullet">
    <w:name w:val="List Bullet"/>
    <w:basedOn w:val="Normal"/>
    <w:autoRedefine/>
    <w:uiPriority w:val="99"/>
    <w:rsid w:val="0095023D"/>
    <w:pPr>
      <w:widowControl w:val="0"/>
      <w:spacing w:after="0"/>
    </w:pPr>
    <w:rPr>
      <w:sz w:val="22"/>
      <w:szCs w:val="22"/>
    </w:rPr>
  </w:style>
  <w:style w:type="paragraph" w:styleId="ListNumber">
    <w:name w:val="List Number"/>
    <w:basedOn w:val="Normal"/>
    <w:uiPriority w:val="99"/>
    <w:rsid w:val="0095023D"/>
    <w:pPr>
      <w:tabs>
        <w:tab w:val="num" w:pos="360"/>
      </w:tabs>
      <w:ind w:left="360" w:hanging="360"/>
    </w:pPr>
    <w:rPr>
      <w:szCs w:val="20"/>
    </w:rPr>
  </w:style>
  <w:style w:type="paragraph" w:styleId="ListBullet2">
    <w:name w:val="List Bullet 2"/>
    <w:basedOn w:val="Normal"/>
    <w:autoRedefine/>
    <w:uiPriority w:val="99"/>
    <w:rsid w:val="00D04063"/>
    <w:pPr>
      <w:spacing w:line="360" w:lineRule="auto"/>
    </w:pPr>
    <w:rPr>
      <w:szCs w:val="20"/>
    </w:rPr>
  </w:style>
  <w:style w:type="paragraph" w:styleId="ListBullet3">
    <w:name w:val="List Bullet 3"/>
    <w:basedOn w:val="Normal"/>
    <w:autoRedefine/>
    <w:uiPriority w:val="99"/>
    <w:rsid w:val="0095023D"/>
    <w:pPr>
      <w:tabs>
        <w:tab w:val="num" w:pos="926"/>
      </w:tabs>
      <w:ind w:left="926" w:hanging="360"/>
    </w:pPr>
    <w:rPr>
      <w:szCs w:val="20"/>
    </w:rPr>
  </w:style>
  <w:style w:type="paragraph" w:styleId="ListBullet4">
    <w:name w:val="List Bullet 4"/>
    <w:basedOn w:val="Normal"/>
    <w:autoRedefine/>
    <w:uiPriority w:val="99"/>
    <w:rsid w:val="0095023D"/>
    <w:pPr>
      <w:tabs>
        <w:tab w:val="num" w:pos="1209"/>
      </w:tabs>
      <w:ind w:left="1209" w:hanging="360"/>
    </w:pPr>
    <w:rPr>
      <w:szCs w:val="20"/>
    </w:rPr>
  </w:style>
  <w:style w:type="paragraph" w:styleId="ListBullet5">
    <w:name w:val="List Bullet 5"/>
    <w:basedOn w:val="Normal"/>
    <w:autoRedefine/>
    <w:uiPriority w:val="99"/>
    <w:rsid w:val="0095023D"/>
    <w:pPr>
      <w:tabs>
        <w:tab w:val="num" w:pos="1492"/>
      </w:tabs>
      <w:ind w:left="1492" w:hanging="360"/>
    </w:pPr>
    <w:rPr>
      <w:szCs w:val="20"/>
    </w:rPr>
  </w:style>
  <w:style w:type="paragraph" w:styleId="ListNumber2">
    <w:name w:val="List Number 2"/>
    <w:basedOn w:val="Normal"/>
    <w:uiPriority w:val="99"/>
    <w:rsid w:val="0095023D"/>
    <w:pPr>
      <w:tabs>
        <w:tab w:val="num" w:pos="643"/>
      </w:tabs>
      <w:ind w:left="643" w:hanging="360"/>
    </w:pPr>
    <w:rPr>
      <w:szCs w:val="20"/>
    </w:rPr>
  </w:style>
  <w:style w:type="paragraph" w:styleId="ListNumber3">
    <w:name w:val="List Number 3"/>
    <w:basedOn w:val="Normal"/>
    <w:uiPriority w:val="99"/>
    <w:rsid w:val="0095023D"/>
    <w:pPr>
      <w:tabs>
        <w:tab w:val="num" w:pos="360"/>
      </w:tabs>
    </w:pPr>
    <w:rPr>
      <w:szCs w:val="20"/>
    </w:rPr>
  </w:style>
  <w:style w:type="paragraph" w:styleId="ListNumber4">
    <w:name w:val="List Number 4"/>
    <w:basedOn w:val="Normal"/>
    <w:uiPriority w:val="99"/>
    <w:rsid w:val="0095023D"/>
    <w:pPr>
      <w:tabs>
        <w:tab w:val="num" w:pos="1209"/>
      </w:tabs>
      <w:ind w:left="1209" w:hanging="360"/>
    </w:pPr>
    <w:rPr>
      <w:szCs w:val="20"/>
    </w:rPr>
  </w:style>
  <w:style w:type="paragraph" w:styleId="ListNumber5">
    <w:name w:val="List Number 5"/>
    <w:basedOn w:val="Normal"/>
    <w:uiPriority w:val="99"/>
    <w:rsid w:val="0095023D"/>
    <w:pPr>
      <w:tabs>
        <w:tab w:val="num" w:pos="1492"/>
      </w:tabs>
      <w:ind w:left="1492" w:hanging="360"/>
    </w:pPr>
    <w:rPr>
      <w:szCs w:val="20"/>
    </w:rPr>
  </w:style>
  <w:style w:type="paragraph" w:styleId="Title">
    <w:name w:val="Title"/>
    <w:basedOn w:val="Normal"/>
    <w:link w:val="TitleChar"/>
    <w:uiPriority w:val="99"/>
    <w:qFormat/>
    <w:rsid w:val="0095023D"/>
    <w:pPr>
      <w:spacing w:before="240"/>
      <w:jc w:val="center"/>
      <w:outlineLvl w:val="0"/>
    </w:pPr>
    <w:rPr>
      <w:rFonts w:ascii="Arial" w:hAnsi="Arial"/>
      <w:b/>
      <w:kern w:val="28"/>
      <w:sz w:val="32"/>
      <w:szCs w:val="20"/>
    </w:rPr>
  </w:style>
  <w:style w:type="character" w:customStyle="1" w:styleId="TitleChar">
    <w:name w:val="Title Char"/>
    <w:basedOn w:val="DefaultParagraphFont"/>
    <w:link w:val="Title"/>
    <w:uiPriority w:val="99"/>
    <w:locked/>
    <w:rsid w:val="00EC36CE"/>
    <w:rPr>
      <w:rFonts w:ascii="Arial" w:hAnsi="Arial" w:cs="Times New Roman"/>
      <w:b/>
      <w:kern w:val="28"/>
      <w:sz w:val="32"/>
    </w:rPr>
  </w:style>
  <w:style w:type="paragraph" w:styleId="BodyText">
    <w:name w:val="Body Text"/>
    <w:aliases w:val="Основной текст Знак Знак,Основной текст Знак,body text,body text Знак,body text Знак Знак,bt,contents,body tesx,Corps de texte,heading_txt,bodytxy2,Body Text - Level 2,??2,t,OCS Body Text,body,Specs,body text1,body text2,body text3"/>
    <w:basedOn w:val="Normal"/>
    <w:link w:val="BodyTextChar"/>
    <w:uiPriority w:val="99"/>
    <w:rsid w:val="0095023D"/>
    <w:pPr>
      <w:spacing w:after="120"/>
    </w:pPr>
    <w:rPr>
      <w:szCs w:val="20"/>
    </w:rPr>
  </w:style>
  <w:style w:type="character" w:customStyle="1" w:styleId="BodyTextChar">
    <w:name w:val="Body Text Char"/>
    <w:aliases w:val="Основной текст Знак Знак Char,Основной текст Знак Char,body text Char,body text Знак Char,body text Знак Знак Char,bt Char,contents Char,body tesx Char,Corps de texte Char,heading_txt Char,bodytxy2 Char,Body Text - Level 2 Char,??2 Char"/>
    <w:basedOn w:val="DefaultParagraphFont"/>
    <w:link w:val="BodyText"/>
    <w:uiPriority w:val="99"/>
    <w:semiHidden/>
    <w:locked/>
    <w:rPr>
      <w:rFonts w:cs="Times New Roman"/>
      <w:sz w:val="24"/>
      <w:szCs w:val="24"/>
    </w:rPr>
  </w:style>
  <w:style w:type="paragraph" w:styleId="BodyTextIndent">
    <w:name w:val="Body Text Indent"/>
    <w:aliases w:val="текст,Основной текст с отступом Знак,Основной текст с отступом Знак1 Знак,Основной текст с отступом Знак1 Знак Знак Знак,Основной текст с отступом Знак Знак Знак Знак Знак Знак"/>
    <w:basedOn w:val="Normal"/>
    <w:link w:val="BodyTextIndentChar"/>
    <w:uiPriority w:val="99"/>
    <w:rsid w:val="0095023D"/>
    <w:pPr>
      <w:spacing w:before="60" w:after="0"/>
      <w:ind w:firstLine="851"/>
    </w:pPr>
    <w:rPr>
      <w:szCs w:val="20"/>
    </w:rPr>
  </w:style>
  <w:style w:type="character" w:customStyle="1" w:styleId="BodyTextIndentChar">
    <w:name w:val="Body Text Indent Char"/>
    <w:aliases w:val="текст Char,Основной текст с отступом Знак Char,Основной текст с отступом Знак1 Знак Char,Основной текст с отступом Знак1 Знак Знак Знак Char,Основной текст с отступом Знак Знак Знак Знак Знак Знак Char"/>
    <w:basedOn w:val="DefaultParagraphFont"/>
    <w:link w:val="BodyTextIndent"/>
    <w:uiPriority w:val="99"/>
    <w:semiHidden/>
    <w:locked/>
    <w:rPr>
      <w:rFonts w:cs="Times New Roman"/>
      <w:sz w:val="24"/>
      <w:szCs w:val="24"/>
    </w:rPr>
  </w:style>
  <w:style w:type="paragraph" w:styleId="Date">
    <w:name w:val="Date"/>
    <w:basedOn w:val="Normal"/>
    <w:next w:val="Normal"/>
    <w:link w:val="DateChar"/>
    <w:uiPriority w:val="99"/>
    <w:rsid w:val="0095023D"/>
    <w:rPr>
      <w:szCs w:val="20"/>
    </w:rPr>
  </w:style>
  <w:style w:type="character" w:customStyle="1" w:styleId="DateChar">
    <w:name w:val="Date Char"/>
    <w:basedOn w:val="DefaultParagraphFont"/>
    <w:link w:val="Date"/>
    <w:uiPriority w:val="99"/>
    <w:locked/>
    <w:rsid w:val="008B3802"/>
    <w:rPr>
      <w:rFonts w:cs="Times New Roman"/>
      <w:sz w:val="24"/>
    </w:rPr>
  </w:style>
  <w:style w:type="paragraph" w:styleId="BodyText2">
    <w:name w:val="Body Text 2"/>
    <w:basedOn w:val="Normal"/>
    <w:link w:val="BodyText2Char"/>
    <w:uiPriority w:val="99"/>
    <w:rsid w:val="0095023D"/>
    <w:pPr>
      <w:tabs>
        <w:tab w:val="num" w:pos="2167"/>
      </w:tabs>
      <w:ind w:left="2167" w:hanging="567"/>
    </w:pPr>
    <w:rPr>
      <w:szCs w:val="20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Pr>
      <w:rFonts w:cs="Times New Roman"/>
      <w:sz w:val="24"/>
      <w:szCs w:val="24"/>
    </w:rPr>
  </w:style>
  <w:style w:type="paragraph" w:styleId="BodyText3">
    <w:name w:val="Body Text 3"/>
    <w:basedOn w:val="Normal"/>
    <w:link w:val="BodyText3Char"/>
    <w:uiPriority w:val="99"/>
    <w:rsid w:val="0095023D"/>
    <w:pPr>
      <w:keepNext/>
      <w:keepLines/>
      <w:widowControl w:val="0"/>
      <w:suppressLineNumbers/>
      <w:tabs>
        <w:tab w:val="left" w:pos="0"/>
        <w:tab w:val="left" w:pos="567"/>
        <w:tab w:val="left" w:pos="1133"/>
        <w:tab w:val="left" w:pos="1699"/>
        <w:tab w:val="left" w:pos="2266"/>
        <w:tab w:val="left" w:pos="2832"/>
        <w:tab w:val="left" w:pos="3399"/>
        <w:tab w:val="left" w:pos="3965"/>
        <w:tab w:val="left" w:pos="4531"/>
        <w:tab w:val="left" w:pos="5098"/>
        <w:tab w:val="left" w:pos="5664"/>
        <w:tab w:val="left" w:pos="6231"/>
        <w:tab w:val="left" w:pos="6797"/>
        <w:tab w:val="left" w:pos="7363"/>
        <w:tab w:val="left" w:pos="7930"/>
        <w:tab w:val="left" w:pos="8496"/>
        <w:tab w:val="left" w:pos="9063"/>
      </w:tabs>
      <w:suppressAutoHyphens/>
      <w:spacing w:before="148" w:after="112"/>
    </w:pPr>
    <w:rPr>
      <w:b/>
      <w:i/>
      <w:sz w:val="22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Pr>
      <w:rFonts w:cs="Times New Roman"/>
      <w:sz w:val="16"/>
      <w:szCs w:val="16"/>
    </w:rPr>
  </w:style>
  <w:style w:type="character" w:customStyle="1" w:styleId="a">
    <w:name w:val="Знак Знак"/>
    <w:aliases w:val="Знак Знак Знак1"/>
    <w:uiPriority w:val="99"/>
    <w:locked/>
    <w:rsid w:val="0095023D"/>
    <w:rPr>
      <w:sz w:val="24"/>
      <w:lang w:val="ru-RU" w:eastAsia="ru-RU"/>
    </w:rPr>
  </w:style>
  <w:style w:type="paragraph" w:styleId="BodyTextIndent2">
    <w:name w:val="Body Text Indent 2"/>
    <w:aliases w:val="Знак"/>
    <w:basedOn w:val="Normal"/>
    <w:link w:val="BodyTextIndent2Char"/>
    <w:uiPriority w:val="99"/>
    <w:rsid w:val="0095023D"/>
    <w:pPr>
      <w:spacing w:after="120" w:line="480" w:lineRule="auto"/>
      <w:ind w:left="283"/>
    </w:pPr>
    <w:rPr>
      <w:szCs w:val="20"/>
    </w:rPr>
  </w:style>
  <w:style w:type="character" w:customStyle="1" w:styleId="BodyTextIndent2Char">
    <w:name w:val="Body Text Indent 2 Char"/>
    <w:aliases w:val="Знак Char"/>
    <w:basedOn w:val="DefaultParagraphFont"/>
    <w:link w:val="BodyTextIndent2"/>
    <w:uiPriority w:val="99"/>
    <w:locked/>
    <w:rsid w:val="005562F8"/>
    <w:rPr>
      <w:rFonts w:cs="Times New Roman"/>
      <w:sz w:val="24"/>
    </w:rPr>
  </w:style>
  <w:style w:type="paragraph" w:styleId="BodyTextIndent3">
    <w:name w:val="Body Text Indent 3"/>
    <w:basedOn w:val="Normal"/>
    <w:link w:val="BodyTextIndent3Char"/>
    <w:uiPriority w:val="99"/>
    <w:rsid w:val="0095023D"/>
    <w:pPr>
      <w:spacing w:after="120"/>
      <w:ind w:left="283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5D3858"/>
    <w:rPr>
      <w:rFonts w:cs="Times New Roman"/>
      <w:sz w:val="16"/>
    </w:rPr>
  </w:style>
  <w:style w:type="paragraph" w:styleId="PlainText">
    <w:name w:val="Plain Text"/>
    <w:basedOn w:val="Normal"/>
    <w:link w:val="PlainTextChar"/>
    <w:uiPriority w:val="99"/>
    <w:rsid w:val="0095023D"/>
    <w:pPr>
      <w:spacing w:after="0"/>
      <w:jc w:val="left"/>
    </w:pPr>
    <w:rPr>
      <w:rFonts w:ascii="Courier New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uiPriority w:val="99"/>
    <w:semiHidden/>
    <w:locked/>
    <w:rPr>
      <w:rFonts w:ascii="Courier New" w:hAnsi="Courier New" w:cs="Courier New"/>
      <w:sz w:val="20"/>
      <w:szCs w:val="20"/>
    </w:rPr>
  </w:style>
  <w:style w:type="paragraph" w:customStyle="1" w:styleId="ConsNormal">
    <w:name w:val="ConsNormal"/>
    <w:link w:val="ConsNormal1"/>
    <w:uiPriority w:val="99"/>
    <w:semiHidden/>
    <w:rsid w:val="0095023D"/>
    <w:pPr>
      <w:widowControl w:val="0"/>
      <w:autoSpaceDE w:val="0"/>
      <w:autoSpaceDN w:val="0"/>
      <w:adjustRightInd w:val="0"/>
      <w:ind w:right="19772" w:firstLine="720"/>
    </w:pPr>
    <w:rPr>
      <w:rFonts w:ascii="Arial" w:hAnsi="Arial"/>
    </w:rPr>
  </w:style>
  <w:style w:type="character" w:customStyle="1" w:styleId="ConsNormal1">
    <w:name w:val="ConsNormal Знак1"/>
    <w:link w:val="ConsNormal"/>
    <w:uiPriority w:val="99"/>
    <w:semiHidden/>
    <w:locked/>
    <w:rsid w:val="008872F2"/>
    <w:rPr>
      <w:rFonts w:ascii="Arial" w:hAnsi="Arial"/>
      <w:sz w:val="22"/>
      <w:lang w:val="ru-RU" w:eastAsia="ru-RU"/>
    </w:rPr>
  </w:style>
  <w:style w:type="paragraph" w:customStyle="1" w:styleId="10">
    <w:name w:val="Стиль1"/>
    <w:basedOn w:val="Normal"/>
    <w:uiPriority w:val="99"/>
    <w:rsid w:val="0095023D"/>
    <w:pPr>
      <w:keepNext/>
      <w:keepLines/>
      <w:widowControl w:val="0"/>
      <w:suppressLineNumbers/>
      <w:tabs>
        <w:tab w:val="num" w:pos="432"/>
      </w:tabs>
      <w:suppressAutoHyphens/>
      <w:ind w:left="432" w:hanging="432"/>
      <w:jc w:val="left"/>
    </w:pPr>
    <w:rPr>
      <w:b/>
      <w:sz w:val="28"/>
    </w:rPr>
  </w:style>
  <w:style w:type="paragraph" w:customStyle="1" w:styleId="2">
    <w:name w:val="Стиль2"/>
    <w:basedOn w:val="ListNumber2"/>
    <w:uiPriority w:val="99"/>
    <w:rsid w:val="0095023D"/>
    <w:pPr>
      <w:keepNext/>
      <w:keepLines/>
      <w:widowControl w:val="0"/>
      <w:suppressLineNumbers/>
      <w:tabs>
        <w:tab w:val="clear" w:pos="643"/>
        <w:tab w:val="num" w:pos="576"/>
      </w:tabs>
      <w:suppressAutoHyphens/>
      <w:ind w:left="576" w:hanging="576"/>
    </w:pPr>
    <w:rPr>
      <w:b/>
    </w:rPr>
  </w:style>
  <w:style w:type="character" w:customStyle="1" w:styleId="30">
    <w:name w:val="Стиль3 Знак Знак"/>
    <w:uiPriority w:val="99"/>
    <w:locked/>
    <w:rsid w:val="0095023D"/>
    <w:rPr>
      <w:sz w:val="24"/>
      <w:lang w:val="ru-RU" w:eastAsia="ru-RU"/>
    </w:rPr>
  </w:style>
  <w:style w:type="paragraph" w:customStyle="1" w:styleId="31">
    <w:name w:val="Стиль3 Знак"/>
    <w:basedOn w:val="BodyTextIndent2"/>
    <w:uiPriority w:val="99"/>
    <w:rsid w:val="0095023D"/>
    <w:pPr>
      <w:widowControl w:val="0"/>
      <w:tabs>
        <w:tab w:val="num" w:pos="227"/>
      </w:tabs>
      <w:adjustRightInd w:val="0"/>
      <w:spacing w:after="0" w:line="240" w:lineRule="auto"/>
      <w:ind w:left="0"/>
    </w:pPr>
  </w:style>
  <w:style w:type="paragraph" w:customStyle="1" w:styleId="2-11">
    <w:name w:val="содержание2-11"/>
    <w:basedOn w:val="Normal"/>
    <w:uiPriority w:val="99"/>
    <w:rsid w:val="0095023D"/>
  </w:style>
  <w:style w:type="paragraph" w:customStyle="1" w:styleId="32">
    <w:name w:val="Стиль3"/>
    <w:basedOn w:val="BodyTextIndent2"/>
    <w:uiPriority w:val="99"/>
    <w:rsid w:val="0095023D"/>
    <w:pPr>
      <w:widowControl w:val="0"/>
      <w:tabs>
        <w:tab w:val="num" w:pos="1307"/>
      </w:tabs>
      <w:adjustRightInd w:val="0"/>
      <w:spacing w:after="0" w:line="240" w:lineRule="auto"/>
      <w:ind w:left="1080"/>
    </w:pPr>
  </w:style>
  <w:style w:type="paragraph" w:customStyle="1" w:styleId="a0">
    <w:name w:val="Словарная статья"/>
    <w:basedOn w:val="Normal"/>
    <w:next w:val="Normal"/>
    <w:uiPriority w:val="99"/>
    <w:rsid w:val="0095023D"/>
    <w:pPr>
      <w:autoSpaceDE w:val="0"/>
      <w:autoSpaceDN w:val="0"/>
      <w:adjustRightInd w:val="0"/>
      <w:spacing w:after="0"/>
      <w:ind w:right="118"/>
    </w:pPr>
    <w:rPr>
      <w:rFonts w:ascii="Arial" w:hAnsi="Arial"/>
      <w:sz w:val="20"/>
      <w:szCs w:val="20"/>
    </w:rPr>
  </w:style>
  <w:style w:type="paragraph" w:customStyle="1" w:styleId="FR2">
    <w:name w:val="FR2"/>
    <w:uiPriority w:val="99"/>
    <w:rsid w:val="0095023D"/>
    <w:pPr>
      <w:widowControl w:val="0"/>
      <w:autoSpaceDE w:val="0"/>
      <w:autoSpaceDN w:val="0"/>
      <w:adjustRightInd w:val="0"/>
      <w:spacing w:line="518" w:lineRule="auto"/>
      <w:ind w:right="1800"/>
      <w:jc w:val="center"/>
    </w:pPr>
    <w:rPr>
      <w:rFonts w:ascii="Arial" w:hAnsi="Arial" w:cs="Arial"/>
      <w:b/>
      <w:bCs/>
    </w:rPr>
  </w:style>
  <w:style w:type="paragraph" w:customStyle="1" w:styleId="a1">
    <w:name w:val="текст таблицы"/>
    <w:basedOn w:val="Normal"/>
    <w:uiPriority w:val="99"/>
    <w:rsid w:val="0095023D"/>
    <w:pPr>
      <w:spacing w:before="120" w:after="0"/>
      <w:ind w:right="-102"/>
      <w:jc w:val="left"/>
    </w:pPr>
  </w:style>
  <w:style w:type="paragraph" w:customStyle="1" w:styleId="Web">
    <w:name w:val="Обычный (Web)"/>
    <w:basedOn w:val="Normal"/>
    <w:uiPriority w:val="99"/>
    <w:rsid w:val="0095023D"/>
    <w:pPr>
      <w:spacing w:before="100" w:beforeAutospacing="1" w:after="100" w:afterAutospacing="1"/>
      <w:jc w:val="left"/>
    </w:pPr>
  </w:style>
  <w:style w:type="character" w:customStyle="1" w:styleId="a2">
    <w:name w:val="Пункт Знак Знак"/>
    <w:uiPriority w:val="99"/>
    <w:locked/>
    <w:rsid w:val="0095023D"/>
    <w:rPr>
      <w:sz w:val="28"/>
      <w:lang w:val="ru-RU" w:eastAsia="ru-RU"/>
    </w:rPr>
  </w:style>
  <w:style w:type="paragraph" w:customStyle="1" w:styleId="a3">
    <w:name w:val="Пункт Знак"/>
    <w:basedOn w:val="Normal"/>
    <w:uiPriority w:val="99"/>
    <w:rsid w:val="0095023D"/>
    <w:pPr>
      <w:tabs>
        <w:tab w:val="num" w:pos="1134"/>
        <w:tab w:val="left" w:pos="1701"/>
      </w:tabs>
      <w:snapToGrid w:val="0"/>
      <w:spacing w:after="0" w:line="360" w:lineRule="auto"/>
      <w:ind w:left="1134" w:hanging="567"/>
    </w:pPr>
    <w:rPr>
      <w:sz w:val="28"/>
      <w:szCs w:val="20"/>
    </w:rPr>
  </w:style>
  <w:style w:type="paragraph" w:customStyle="1" w:styleId="-">
    <w:name w:val="Контракт-пункт"/>
    <w:basedOn w:val="Normal"/>
    <w:uiPriority w:val="99"/>
    <w:rsid w:val="0095023D"/>
    <w:pPr>
      <w:tabs>
        <w:tab w:val="num" w:pos="851"/>
      </w:tabs>
      <w:spacing w:after="0"/>
      <w:ind w:left="851" w:hanging="851"/>
    </w:pPr>
  </w:style>
  <w:style w:type="paragraph" w:customStyle="1" w:styleId="-0">
    <w:name w:val="Контракт-раздел"/>
    <w:basedOn w:val="Normal"/>
    <w:next w:val="-"/>
    <w:uiPriority w:val="99"/>
    <w:rsid w:val="0095023D"/>
    <w:pPr>
      <w:keepNext/>
      <w:tabs>
        <w:tab w:val="num" w:pos="0"/>
        <w:tab w:val="left" w:pos="540"/>
      </w:tabs>
      <w:suppressAutoHyphens/>
      <w:spacing w:before="360" w:after="120"/>
      <w:jc w:val="center"/>
      <w:outlineLvl w:val="3"/>
    </w:pPr>
    <w:rPr>
      <w:b/>
      <w:bCs/>
      <w:caps/>
      <w:smallCaps/>
    </w:rPr>
  </w:style>
  <w:style w:type="paragraph" w:customStyle="1" w:styleId="-1">
    <w:name w:val="Контракт-подпункт"/>
    <w:basedOn w:val="Normal"/>
    <w:uiPriority w:val="99"/>
    <w:rsid w:val="0095023D"/>
    <w:pPr>
      <w:tabs>
        <w:tab w:val="num" w:pos="851"/>
      </w:tabs>
      <w:spacing w:after="0"/>
      <w:ind w:left="851" w:hanging="851"/>
    </w:pPr>
  </w:style>
  <w:style w:type="paragraph" w:customStyle="1" w:styleId="-2">
    <w:name w:val="Контракт-подподпункт"/>
    <w:basedOn w:val="Normal"/>
    <w:uiPriority w:val="99"/>
    <w:rsid w:val="0095023D"/>
    <w:pPr>
      <w:tabs>
        <w:tab w:val="num" w:pos="1418"/>
      </w:tabs>
      <w:spacing w:after="0"/>
      <w:ind w:left="1418" w:hanging="567"/>
    </w:pPr>
  </w:style>
  <w:style w:type="paragraph" w:customStyle="1" w:styleId="ConsPlusNormal">
    <w:name w:val="ConsPlusNormal"/>
    <w:uiPriority w:val="99"/>
    <w:rsid w:val="0095023D"/>
    <w:pPr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customStyle="1" w:styleId="a4">
    <w:name w:val="Пункт"/>
    <w:basedOn w:val="Normal"/>
    <w:link w:val="11"/>
    <w:uiPriority w:val="99"/>
    <w:rsid w:val="0095023D"/>
    <w:pPr>
      <w:tabs>
        <w:tab w:val="num" w:pos="1620"/>
      </w:tabs>
      <w:spacing w:after="0"/>
      <w:ind w:left="1044" w:hanging="504"/>
    </w:pPr>
    <w:rPr>
      <w:sz w:val="28"/>
      <w:szCs w:val="20"/>
    </w:rPr>
  </w:style>
  <w:style w:type="paragraph" w:customStyle="1" w:styleId="a5">
    <w:name w:val="Подпункт"/>
    <w:basedOn w:val="a4"/>
    <w:uiPriority w:val="99"/>
    <w:rsid w:val="0095023D"/>
    <w:pPr>
      <w:tabs>
        <w:tab w:val="clear" w:pos="1620"/>
        <w:tab w:val="num" w:pos="2700"/>
      </w:tabs>
      <w:ind w:left="1908" w:hanging="648"/>
    </w:pPr>
  </w:style>
  <w:style w:type="character" w:styleId="PageNumber">
    <w:name w:val="page number"/>
    <w:basedOn w:val="DefaultParagraphFont"/>
    <w:uiPriority w:val="99"/>
    <w:rsid w:val="0095023D"/>
    <w:rPr>
      <w:rFonts w:ascii="Times New Roman" w:hAnsi="Times New Roman" w:cs="Times New Roman"/>
    </w:rPr>
  </w:style>
  <w:style w:type="character" w:customStyle="1" w:styleId="a6">
    <w:name w:val="Основной шрифт"/>
    <w:uiPriority w:val="99"/>
    <w:semiHidden/>
    <w:rsid w:val="0095023D"/>
  </w:style>
  <w:style w:type="character" w:customStyle="1" w:styleId="12">
    <w:name w:val="Заголовок 1 Знак"/>
    <w:uiPriority w:val="99"/>
    <w:rsid w:val="0095023D"/>
    <w:rPr>
      <w:b/>
      <w:kern w:val="28"/>
      <w:sz w:val="36"/>
      <w:lang w:val="ru-RU" w:eastAsia="ru-RU"/>
    </w:rPr>
  </w:style>
  <w:style w:type="character" w:customStyle="1" w:styleId="a7">
    <w:name w:val="Знак Знак Знак"/>
    <w:uiPriority w:val="99"/>
    <w:rsid w:val="0095023D"/>
    <w:rPr>
      <w:sz w:val="24"/>
      <w:lang w:val="ru-RU" w:eastAsia="ru-RU"/>
    </w:rPr>
  </w:style>
  <w:style w:type="character" w:customStyle="1" w:styleId="a8">
    <w:name w:val="текст Знак"/>
    <w:aliases w:val="Основной текст с отступом Знак Знак Знак"/>
    <w:uiPriority w:val="99"/>
    <w:rsid w:val="0095023D"/>
    <w:rPr>
      <w:sz w:val="24"/>
      <w:lang w:val="ru-RU" w:eastAsia="ru-RU"/>
    </w:rPr>
  </w:style>
  <w:style w:type="paragraph" w:styleId="Subtitle">
    <w:name w:val="Subtitle"/>
    <w:basedOn w:val="Normal"/>
    <w:link w:val="SubtitleChar"/>
    <w:uiPriority w:val="99"/>
    <w:qFormat/>
    <w:rsid w:val="0095023D"/>
    <w:pPr>
      <w:jc w:val="center"/>
      <w:outlineLvl w:val="1"/>
    </w:pPr>
    <w:rPr>
      <w:rFonts w:ascii="Arial" w:hAnsi="Arial"/>
      <w:szCs w:val="20"/>
    </w:rPr>
  </w:style>
  <w:style w:type="character" w:customStyle="1" w:styleId="SubtitleChar">
    <w:name w:val="Subtitle Char"/>
    <w:basedOn w:val="DefaultParagraphFont"/>
    <w:link w:val="Subtitle"/>
    <w:uiPriority w:val="99"/>
    <w:locked/>
    <w:rPr>
      <w:rFonts w:ascii="Cambria" w:hAnsi="Cambria" w:cs="Times New Roman"/>
      <w:sz w:val="24"/>
      <w:szCs w:val="24"/>
    </w:rPr>
  </w:style>
  <w:style w:type="paragraph" w:customStyle="1" w:styleId="20">
    <w:name w:val="Стиль Заголовок 2 + По центру Первая строка:  0 см"/>
    <w:basedOn w:val="PlainText"/>
    <w:uiPriority w:val="99"/>
    <w:rsid w:val="0095023D"/>
    <w:pPr>
      <w:jc w:val="center"/>
    </w:pPr>
    <w:rPr>
      <w:rFonts w:ascii="Times New Roman" w:hAnsi="Times New Roman"/>
      <w:bCs/>
      <w:sz w:val="24"/>
    </w:rPr>
  </w:style>
  <w:style w:type="paragraph" w:styleId="BalloonText">
    <w:name w:val="Balloon Text"/>
    <w:basedOn w:val="Normal"/>
    <w:link w:val="BalloonTextChar"/>
    <w:uiPriority w:val="99"/>
    <w:semiHidden/>
    <w:rsid w:val="0095023D"/>
    <w:pPr>
      <w:spacing w:after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Pr>
      <w:rFonts w:cs="Times New Roman"/>
      <w:sz w:val="2"/>
    </w:rPr>
  </w:style>
  <w:style w:type="paragraph" w:styleId="TOC4">
    <w:name w:val="toc 4"/>
    <w:basedOn w:val="Normal"/>
    <w:next w:val="Normal"/>
    <w:autoRedefine/>
    <w:uiPriority w:val="99"/>
    <w:rsid w:val="0095023D"/>
    <w:pPr>
      <w:spacing w:after="0"/>
      <w:ind w:left="480"/>
      <w:jc w:val="left"/>
    </w:pPr>
    <w:rPr>
      <w:sz w:val="20"/>
      <w:szCs w:val="20"/>
    </w:rPr>
  </w:style>
  <w:style w:type="paragraph" w:styleId="TOC5">
    <w:name w:val="toc 5"/>
    <w:basedOn w:val="Normal"/>
    <w:next w:val="Normal"/>
    <w:autoRedefine/>
    <w:uiPriority w:val="99"/>
    <w:rsid w:val="0095023D"/>
    <w:pPr>
      <w:spacing w:after="0"/>
      <w:ind w:left="720"/>
      <w:jc w:val="left"/>
    </w:pPr>
    <w:rPr>
      <w:sz w:val="20"/>
      <w:szCs w:val="20"/>
    </w:rPr>
  </w:style>
  <w:style w:type="paragraph" w:styleId="TOC6">
    <w:name w:val="toc 6"/>
    <w:basedOn w:val="Normal"/>
    <w:next w:val="Normal"/>
    <w:autoRedefine/>
    <w:uiPriority w:val="99"/>
    <w:rsid w:val="0095023D"/>
    <w:pPr>
      <w:spacing w:after="0"/>
      <w:ind w:left="960"/>
      <w:jc w:val="left"/>
    </w:pPr>
    <w:rPr>
      <w:sz w:val="20"/>
      <w:szCs w:val="20"/>
    </w:rPr>
  </w:style>
  <w:style w:type="paragraph" w:styleId="TOC7">
    <w:name w:val="toc 7"/>
    <w:basedOn w:val="Normal"/>
    <w:next w:val="Normal"/>
    <w:autoRedefine/>
    <w:uiPriority w:val="99"/>
    <w:rsid w:val="0095023D"/>
    <w:pPr>
      <w:spacing w:after="0"/>
      <w:ind w:left="1200"/>
      <w:jc w:val="left"/>
    </w:pPr>
    <w:rPr>
      <w:sz w:val="20"/>
      <w:szCs w:val="20"/>
    </w:rPr>
  </w:style>
  <w:style w:type="paragraph" w:styleId="TOC8">
    <w:name w:val="toc 8"/>
    <w:basedOn w:val="Normal"/>
    <w:next w:val="Normal"/>
    <w:autoRedefine/>
    <w:uiPriority w:val="99"/>
    <w:rsid w:val="0095023D"/>
    <w:pPr>
      <w:spacing w:after="0"/>
      <w:ind w:left="1440"/>
      <w:jc w:val="left"/>
    </w:pPr>
    <w:rPr>
      <w:sz w:val="20"/>
      <w:szCs w:val="20"/>
    </w:rPr>
  </w:style>
  <w:style w:type="paragraph" w:styleId="TOC9">
    <w:name w:val="toc 9"/>
    <w:basedOn w:val="Normal"/>
    <w:next w:val="Normal"/>
    <w:autoRedefine/>
    <w:uiPriority w:val="99"/>
    <w:rsid w:val="0095023D"/>
    <w:pPr>
      <w:spacing w:after="0"/>
      <w:ind w:left="1680"/>
      <w:jc w:val="left"/>
    </w:pPr>
    <w:rPr>
      <w:sz w:val="20"/>
      <w:szCs w:val="20"/>
    </w:rPr>
  </w:style>
  <w:style w:type="paragraph" w:customStyle="1" w:styleId="21">
    <w:name w:val="Знак Знак Знак2 Знак"/>
    <w:basedOn w:val="Normal"/>
    <w:uiPriority w:val="99"/>
    <w:rsid w:val="0095023D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a9">
    <w:name w:val="Основной текст Знак Знак Знак"/>
    <w:aliases w:val="Основной текст Знак Знак Знак1,Основной текст Знак Знак1,Знак Знак1,Знак Знак Знак Знак"/>
    <w:uiPriority w:val="99"/>
    <w:rsid w:val="0095023D"/>
    <w:rPr>
      <w:sz w:val="24"/>
      <w:lang w:val="ru-RU" w:eastAsia="ru-RU"/>
    </w:rPr>
  </w:style>
  <w:style w:type="paragraph" w:customStyle="1" w:styleId="22">
    <w:name w:val="Знак Знак Знак2 Знак2"/>
    <w:basedOn w:val="Normal"/>
    <w:uiPriority w:val="99"/>
    <w:rsid w:val="0095023D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customStyle="1" w:styleId="02statia2">
    <w:name w:val="02statia2"/>
    <w:basedOn w:val="Normal"/>
    <w:uiPriority w:val="99"/>
    <w:rsid w:val="0095023D"/>
    <w:pPr>
      <w:spacing w:before="120" w:after="0" w:line="320" w:lineRule="atLeast"/>
      <w:ind w:left="2020" w:hanging="880"/>
    </w:pPr>
    <w:rPr>
      <w:rFonts w:ascii="GaramondNarrowC" w:hAnsi="GaramondNarrowC"/>
      <w:color w:val="000000"/>
      <w:sz w:val="21"/>
      <w:szCs w:val="21"/>
    </w:rPr>
  </w:style>
  <w:style w:type="paragraph" w:customStyle="1" w:styleId="signed">
    <w:name w:val="signed"/>
    <w:basedOn w:val="Normal"/>
    <w:uiPriority w:val="99"/>
    <w:rsid w:val="0095023D"/>
    <w:pPr>
      <w:spacing w:after="80"/>
    </w:pPr>
    <w:rPr>
      <w:rFonts w:ascii="TimesET" w:hAnsi="TimesET"/>
    </w:rPr>
  </w:style>
  <w:style w:type="paragraph" w:customStyle="1" w:styleId="head">
    <w:name w:val="head"/>
    <w:basedOn w:val="Normal"/>
    <w:uiPriority w:val="99"/>
    <w:rsid w:val="0095023D"/>
    <w:pPr>
      <w:keepNext/>
      <w:spacing w:before="120" w:after="120"/>
      <w:jc w:val="center"/>
    </w:pPr>
    <w:rPr>
      <w:rFonts w:ascii="TimesET" w:hAnsi="TimesET"/>
      <w:b/>
      <w:bCs/>
    </w:rPr>
  </w:style>
  <w:style w:type="paragraph" w:customStyle="1" w:styleId="ConsPlusNonformat">
    <w:name w:val="ConsPlusNonformat"/>
    <w:uiPriority w:val="99"/>
    <w:rsid w:val="0095023D"/>
    <w:pPr>
      <w:widowControl w:val="0"/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rsid w:val="0095023D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locked/>
    <w:rsid w:val="00D31C9B"/>
    <w:rPr>
      <w:rFonts w:cs="Times New Roman"/>
      <w:lang w:val="ru-RU" w:eastAsia="ru-RU"/>
    </w:rPr>
  </w:style>
  <w:style w:type="character" w:styleId="FootnoteReference">
    <w:name w:val="footnote reference"/>
    <w:basedOn w:val="DefaultParagraphFont"/>
    <w:uiPriority w:val="99"/>
    <w:rsid w:val="0095023D"/>
    <w:rPr>
      <w:rFonts w:cs="Times New Roman"/>
      <w:vertAlign w:val="superscript"/>
    </w:rPr>
  </w:style>
  <w:style w:type="paragraph" w:customStyle="1" w:styleId="consnonformat">
    <w:name w:val="consnonformat"/>
    <w:basedOn w:val="Normal"/>
    <w:uiPriority w:val="99"/>
    <w:rsid w:val="0095023D"/>
    <w:pPr>
      <w:snapToGrid w:val="0"/>
      <w:spacing w:after="0"/>
      <w:jc w:val="left"/>
    </w:pPr>
    <w:rPr>
      <w:rFonts w:ascii="Courier New" w:hAnsi="Courier New" w:cs="Courier New"/>
      <w:sz w:val="20"/>
      <w:szCs w:val="20"/>
    </w:rPr>
  </w:style>
  <w:style w:type="paragraph" w:customStyle="1" w:styleId="aa">
    <w:name w:val="a"/>
    <w:basedOn w:val="Normal"/>
    <w:uiPriority w:val="99"/>
    <w:rsid w:val="0095023D"/>
    <w:pPr>
      <w:spacing w:before="40" w:after="40"/>
      <w:jc w:val="center"/>
    </w:pPr>
    <w:rPr>
      <w:b/>
      <w:bCs/>
      <w:sz w:val="20"/>
      <w:szCs w:val="20"/>
    </w:rPr>
  </w:style>
  <w:style w:type="paragraph" w:customStyle="1" w:styleId="a00">
    <w:name w:val="a0"/>
    <w:basedOn w:val="Normal"/>
    <w:uiPriority w:val="99"/>
    <w:rsid w:val="0095023D"/>
    <w:pPr>
      <w:snapToGrid w:val="0"/>
      <w:spacing w:before="40" w:after="40"/>
      <w:jc w:val="left"/>
    </w:pPr>
    <w:rPr>
      <w:sz w:val="20"/>
      <w:szCs w:val="20"/>
    </w:rPr>
  </w:style>
  <w:style w:type="paragraph" w:customStyle="1" w:styleId="23">
    <w:name w:val="Знак2"/>
    <w:basedOn w:val="Normal"/>
    <w:uiPriority w:val="99"/>
    <w:rsid w:val="00ED7C1E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styleId="NormalWeb">
    <w:name w:val="Normal (Web)"/>
    <w:basedOn w:val="Normal"/>
    <w:uiPriority w:val="99"/>
    <w:rsid w:val="00E05B8D"/>
    <w:pPr>
      <w:spacing w:before="100" w:beforeAutospacing="1" w:after="100" w:afterAutospacing="1"/>
      <w:jc w:val="left"/>
    </w:pPr>
  </w:style>
  <w:style w:type="paragraph" w:styleId="List">
    <w:name w:val="List"/>
    <w:basedOn w:val="Normal"/>
    <w:uiPriority w:val="99"/>
    <w:rsid w:val="00E05B8D"/>
    <w:pPr>
      <w:spacing w:before="20" w:after="20"/>
      <w:ind w:left="2410" w:hanging="283"/>
    </w:pPr>
    <w:rPr>
      <w:sz w:val="22"/>
      <w:szCs w:val="20"/>
    </w:rPr>
  </w:style>
  <w:style w:type="paragraph" w:customStyle="1" w:styleId="ConsNonformat0">
    <w:name w:val="ConsNonformat"/>
    <w:uiPriority w:val="99"/>
    <w:rsid w:val="00E05B8D"/>
    <w:pPr>
      <w:widowControl w:val="0"/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customStyle="1" w:styleId="ConsCell">
    <w:name w:val="ConsCell"/>
    <w:uiPriority w:val="99"/>
    <w:rsid w:val="00E05B8D"/>
    <w:pPr>
      <w:widowControl w:val="0"/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paragraph" w:customStyle="1" w:styleId="210">
    <w:name w:val="Основной текст 21"/>
    <w:basedOn w:val="Normal"/>
    <w:uiPriority w:val="99"/>
    <w:rsid w:val="00E05B8D"/>
    <w:pPr>
      <w:widowControl w:val="0"/>
      <w:shd w:val="clear" w:color="auto" w:fill="FFFFFF"/>
      <w:spacing w:after="0" w:line="230" w:lineRule="exact"/>
      <w:ind w:left="-1418"/>
      <w:jc w:val="center"/>
    </w:pPr>
    <w:rPr>
      <w:rFonts w:ascii="TimesET" w:hAnsi="TimesET"/>
      <w:b/>
      <w:color w:val="000000"/>
      <w:szCs w:val="22"/>
    </w:rPr>
  </w:style>
  <w:style w:type="paragraph" w:customStyle="1" w:styleId="13">
    <w:name w:val="Обычный1"/>
    <w:uiPriority w:val="99"/>
    <w:rsid w:val="00E05B8D"/>
    <w:pPr>
      <w:widowControl w:val="0"/>
      <w:snapToGrid w:val="0"/>
      <w:spacing w:line="300" w:lineRule="auto"/>
      <w:ind w:firstLine="820"/>
      <w:jc w:val="both"/>
    </w:pPr>
    <w:rPr>
      <w:szCs w:val="20"/>
    </w:rPr>
  </w:style>
  <w:style w:type="paragraph" w:customStyle="1" w:styleId="ConsTitle">
    <w:name w:val="ConsTitle"/>
    <w:uiPriority w:val="99"/>
    <w:rsid w:val="00E05B8D"/>
    <w:pPr>
      <w:autoSpaceDE w:val="0"/>
      <w:autoSpaceDN w:val="0"/>
      <w:adjustRightInd w:val="0"/>
      <w:ind w:right="19772"/>
    </w:pPr>
    <w:rPr>
      <w:rFonts w:ascii="Arial" w:hAnsi="Arial" w:cs="Arial"/>
      <w:b/>
      <w:bCs/>
      <w:sz w:val="14"/>
      <w:szCs w:val="14"/>
    </w:rPr>
  </w:style>
  <w:style w:type="paragraph" w:customStyle="1" w:styleId="24">
    <w:name w:val="Маркированный2"/>
    <w:basedOn w:val="Normal"/>
    <w:uiPriority w:val="99"/>
    <w:rsid w:val="00E05B8D"/>
    <w:pPr>
      <w:tabs>
        <w:tab w:val="num" w:pos="1080"/>
        <w:tab w:val="num" w:pos="3480"/>
      </w:tabs>
      <w:spacing w:after="120" w:line="360" w:lineRule="auto"/>
      <w:ind w:left="1080" w:hanging="360"/>
    </w:pPr>
    <w:rPr>
      <w:sz w:val="22"/>
      <w:szCs w:val="20"/>
    </w:rPr>
  </w:style>
  <w:style w:type="paragraph" w:customStyle="1" w:styleId="14">
    <w:name w:val="Маркированный 1"/>
    <w:basedOn w:val="Normal"/>
    <w:uiPriority w:val="99"/>
    <w:rsid w:val="00E05B8D"/>
    <w:pPr>
      <w:spacing w:after="120" w:line="360" w:lineRule="auto"/>
      <w:ind w:left="1068" w:hanging="360"/>
    </w:pPr>
    <w:rPr>
      <w:sz w:val="22"/>
      <w:szCs w:val="20"/>
    </w:rPr>
  </w:style>
  <w:style w:type="paragraph" w:customStyle="1" w:styleId="211">
    <w:name w:val="Заголовок 21"/>
    <w:basedOn w:val="13"/>
    <w:next w:val="13"/>
    <w:uiPriority w:val="99"/>
    <w:rsid w:val="00E05B8D"/>
    <w:pPr>
      <w:keepNext/>
      <w:widowControl/>
      <w:snapToGrid/>
      <w:spacing w:line="360" w:lineRule="auto"/>
      <w:ind w:left="5040" w:firstLine="720"/>
    </w:pPr>
    <w:rPr>
      <w:sz w:val="28"/>
    </w:rPr>
  </w:style>
  <w:style w:type="paragraph" w:customStyle="1" w:styleId="table">
    <w:name w:val="table"/>
    <w:basedOn w:val="Normal"/>
    <w:uiPriority w:val="99"/>
    <w:rsid w:val="00E05B8D"/>
    <w:pPr>
      <w:spacing w:before="100" w:beforeAutospacing="1" w:after="100" w:afterAutospacing="1"/>
      <w:jc w:val="left"/>
    </w:pPr>
    <w:rPr>
      <w:rFonts w:ascii="Verdana" w:hAnsi="Verdana"/>
      <w:color w:val="000000"/>
      <w:sz w:val="13"/>
      <w:szCs w:val="13"/>
    </w:rPr>
  </w:style>
  <w:style w:type="character" w:customStyle="1" w:styleId="411">
    <w:name w:val="Заголовок 4 Знак1 Знак1"/>
    <w:aliases w:val="Заголовок 4 Знак Знак Знак1,Заголовок 4 Знак1 Знак Знак Знак1,Заголовок 4 Знак Знак Знак Знак Знак1,Заголовок 4 Знак1 Знак Знак Знак Знак Знак1,Заголовок 4 Знак Знак1 Знак Знак Знак Знак Знак1,Заголовок 4 Знак2 Знак"/>
    <w:uiPriority w:val="99"/>
    <w:rsid w:val="00E05B8D"/>
    <w:rPr>
      <w:rFonts w:ascii="Arial Narrow" w:hAnsi="Arial Narrow"/>
      <w:b/>
      <w:sz w:val="22"/>
      <w:lang w:val="ru-RU" w:eastAsia="ru-RU"/>
    </w:rPr>
  </w:style>
  <w:style w:type="character" w:styleId="CommentReference">
    <w:name w:val="annotation reference"/>
    <w:basedOn w:val="DefaultParagraphFont"/>
    <w:uiPriority w:val="99"/>
    <w:rsid w:val="00752136"/>
    <w:rPr>
      <w:rFonts w:cs="Times New Roman"/>
      <w:sz w:val="16"/>
    </w:rPr>
  </w:style>
  <w:style w:type="paragraph" w:styleId="CommentText">
    <w:name w:val="annotation text"/>
    <w:basedOn w:val="Normal"/>
    <w:link w:val="CommentTextChar"/>
    <w:uiPriority w:val="99"/>
    <w:rsid w:val="0075213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752136"/>
    <w:rPr>
      <w:rFonts w:cs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75213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locked/>
    <w:rsid w:val="00752136"/>
    <w:rPr>
      <w:b/>
    </w:rPr>
  </w:style>
  <w:style w:type="paragraph" w:customStyle="1" w:styleId="ab">
    <w:name w:val="Подраздел"/>
    <w:basedOn w:val="Normal"/>
    <w:uiPriority w:val="99"/>
    <w:semiHidden/>
    <w:rsid w:val="002D0240"/>
    <w:pPr>
      <w:suppressAutoHyphens/>
      <w:spacing w:before="240" w:after="120"/>
      <w:jc w:val="center"/>
    </w:pPr>
    <w:rPr>
      <w:rFonts w:ascii="TimesDL" w:hAnsi="TimesDL"/>
      <w:b/>
      <w:smallCaps/>
      <w:spacing w:val="-2"/>
      <w:szCs w:val="20"/>
    </w:rPr>
  </w:style>
  <w:style w:type="character" w:customStyle="1" w:styleId="11">
    <w:name w:val="Пункт Знак1"/>
    <w:link w:val="a4"/>
    <w:uiPriority w:val="99"/>
    <w:locked/>
    <w:rsid w:val="005D7637"/>
    <w:rPr>
      <w:sz w:val="28"/>
      <w:lang w:val="ru-RU" w:eastAsia="ru-RU"/>
    </w:rPr>
  </w:style>
  <w:style w:type="paragraph" w:customStyle="1" w:styleId="ac">
    <w:name w:val="Подподпункт"/>
    <w:basedOn w:val="a5"/>
    <w:uiPriority w:val="99"/>
    <w:rsid w:val="00A65EF3"/>
    <w:pPr>
      <w:tabs>
        <w:tab w:val="clear" w:pos="2700"/>
        <w:tab w:val="num" w:pos="1701"/>
      </w:tabs>
      <w:spacing w:line="360" w:lineRule="auto"/>
      <w:ind w:left="1701" w:hanging="567"/>
    </w:pPr>
    <w:rPr>
      <w:sz w:val="20"/>
    </w:rPr>
  </w:style>
  <w:style w:type="paragraph" w:customStyle="1" w:styleId="ad">
    <w:name w:val="Таблица шапка"/>
    <w:basedOn w:val="Normal"/>
    <w:uiPriority w:val="99"/>
    <w:rsid w:val="00F82212"/>
    <w:pPr>
      <w:keepNext/>
      <w:spacing w:before="40" w:after="40"/>
      <w:ind w:left="57" w:right="57"/>
      <w:jc w:val="left"/>
    </w:pPr>
    <w:rPr>
      <w:sz w:val="22"/>
      <w:szCs w:val="20"/>
    </w:rPr>
  </w:style>
  <w:style w:type="paragraph" w:customStyle="1" w:styleId="ae">
    <w:name w:val="Таблица текст"/>
    <w:basedOn w:val="Normal"/>
    <w:uiPriority w:val="99"/>
    <w:rsid w:val="00F82212"/>
    <w:pPr>
      <w:spacing w:before="40" w:after="40"/>
      <w:ind w:left="57" w:right="57"/>
      <w:jc w:val="left"/>
    </w:pPr>
    <w:rPr>
      <w:szCs w:val="20"/>
    </w:rPr>
  </w:style>
  <w:style w:type="paragraph" w:customStyle="1" w:styleId="15">
    <w:name w:val="Абзац списка1"/>
    <w:basedOn w:val="Normal"/>
    <w:uiPriority w:val="99"/>
    <w:rsid w:val="00E83959"/>
    <w:pPr>
      <w:spacing w:after="200" w:line="276" w:lineRule="auto"/>
      <w:ind w:left="720"/>
      <w:contextualSpacing/>
      <w:jc w:val="left"/>
    </w:pPr>
    <w:rPr>
      <w:rFonts w:ascii="Calibri" w:hAnsi="Calibri"/>
      <w:sz w:val="22"/>
      <w:szCs w:val="22"/>
      <w:lang w:eastAsia="en-US"/>
    </w:rPr>
  </w:style>
  <w:style w:type="character" w:customStyle="1" w:styleId="epm">
    <w:name w:val="epm"/>
    <w:uiPriority w:val="99"/>
    <w:rsid w:val="00042085"/>
  </w:style>
  <w:style w:type="paragraph" w:styleId="ListParagraph">
    <w:name w:val="List Paragraph"/>
    <w:basedOn w:val="Normal"/>
    <w:uiPriority w:val="99"/>
    <w:qFormat/>
    <w:rsid w:val="00CE0DF9"/>
    <w:pPr>
      <w:spacing w:after="0"/>
      <w:ind w:left="720" w:firstLine="567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FontStyle13">
    <w:name w:val="Font Style13"/>
    <w:uiPriority w:val="99"/>
    <w:rsid w:val="00C039BD"/>
    <w:rPr>
      <w:rFonts w:ascii="Times New Roman" w:hAnsi="Times New Roman"/>
      <w:sz w:val="24"/>
    </w:rPr>
  </w:style>
  <w:style w:type="character" w:styleId="BookTitle">
    <w:name w:val="Book Title"/>
    <w:basedOn w:val="DefaultParagraphFont"/>
    <w:uiPriority w:val="99"/>
    <w:qFormat/>
    <w:rsid w:val="00610BA5"/>
    <w:rPr>
      <w:rFonts w:cs="Times New Roman"/>
      <w:b/>
      <w:smallCaps/>
      <w:spacing w:val="5"/>
    </w:rPr>
  </w:style>
  <w:style w:type="character" w:styleId="IntenseReference">
    <w:name w:val="Intense Reference"/>
    <w:basedOn w:val="DefaultParagraphFont"/>
    <w:uiPriority w:val="99"/>
    <w:qFormat/>
    <w:rsid w:val="00610BA5"/>
    <w:rPr>
      <w:rFonts w:cs="Times New Roman"/>
      <w:b/>
      <w:smallCaps/>
      <w:color w:val="C0504D"/>
      <w:spacing w:val="5"/>
      <w:u w:val="single"/>
    </w:rPr>
  </w:style>
  <w:style w:type="character" w:customStyle="1" w:styleId="apple-converted-space">
    <w:name w:val="apple-converted-space"/>
    <w:basedOn w:val="DefaultParagraphFont"/>
    <w:uiPriority w:val="99"/>
    <w:rsid w:val="00D30C70"/>
    <w:rPr>
      <w:rFonts w:cs="Times New Roman"/>
    </w:rPr>
  </w:style>
  <w:style w:type="paragraph" w:styleId="Revision">
    <w:name w:val="Revision"/>
    <w:hidden/>
    <w:uiPriority w:val="99"/>
    <w:semiHidden/>
    <w:rsid w:val="006011AD"/>
    <w:rPr>
      <w:sz w:val="24"/>
      <w:szCs w:val="24"/>
    </w:rPr>
  </w:style>
  <w:style w:type="paragraph" w:styleId="EndnoteText">
    <w:name w:val="endnote text"/>
    <w:basedOn w:val="Normal"/>
    <w:link w:val="EndnoteTextChar"/>
    <w:uiPriority w:val="99"/>
    <w:rsid w:val="0073100C"/>
    <w:pPr>
      <w:autoSpaceDE w:val="0"/>
      <w:autoSpaceDN w:val="0"/>
      <w:spacing w:after="0"/>
      <w:jc w:val="left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locked/>
    <w:rsid w:val="0073100C"/>
    <w:rPr>
      <w:rFonts w:cs="Times New Roman"/>
    </w:rPr>
  </w:style>
  <w:style w:type="character" w:styleId="EndnoteReference">
    <w:name w:val="endnote reference"/>
    <w:basedOn w:val="DefaultParagraphFont"/>
    <w:uiPriority w:val="99"/>
    <w:rsid w:val="0073100C"/>
    <w:rPr>
      <w:rFonts w:cs="Times New Roman"/>
      <w:vertAlign w:val="superscript"/>
    </w:rPr>
  </w:style>
  <w:style w:type="paragraph" w:customStyle="1" w:styleId="33">
    <w:name w:val="Знак Знак3"/>
    <w:basedOn w:val="Normal"/>
    <w:uiPriority w:val="99"/>
    <w:rsid w:val="00AD22E2"/>
    <w:pPr>
      <w:spacing w:after="160" w:line="240" w:lineRule="exact"/>
      <w:jc w:val="left"/>
    </w:pPr>
    <w:rPr>
      <w:rFonts w:ascii="Verdana" w:hAnsi="Verdana"/>
      <w:color w:val="000000"/>
      <w:lang w:val="en-US" w:eastAsia="en-US"/>
    </w:rPr>
  </w:style>
  <w:style w:type="paragraph" w:customStyle="1" w:styleId="120">
    <w:name w:val="Знак Знак12"/>
    <w:basedOn w:val="Normal"/>
    <w:uiPriority w:val="99"/>
    <w:rsid w:val="00190976"/>
    <w:pPr>
      <w:spacing w:after="160" w:line="240" w:lineRule="exact"/>
      <w:jc w:val="left"/>
    </w:pPr>
    <w:rPr>
      <w:rFonts w:ascii="Verdana" w:hAnsi="Verdana"/>
      <w:color w:val="000000"/>
      <w:lang w:val="en-US" w:eastAsia="en-US"/>
    </w:rPr>
  </w:style>
  <w:style w:type="character" w:customStyle="1" w:styleId="FontStyle128">
    <w:name w:val="Font Style128"/>
    <w:uiPriority w:val="99"/>
    <w:rsid w:val="0014368D"/>
    <w:rPr>
      <w:rFonts w:ascii="Times New Roman" w:hAnsi="Times New Roman"/>
      <w:color w:val="000000"/>
      <w:sz w:val="26"/>
    </w:rPr>
  </w:style>
  <w:style w:type="paragraph" w:customStyle="1" w:styleId="Style23">
    <w:name w:val="Style23"/>
    <w:basedOn w:val="Normal"/>
    <w:uiPriority w:val="99"/>
    <w:rsid w:val="00D96BB8"/>
    <w:pPr>
      <w:widowControl w:val="0"/>
      <w:autoSpaceDE w:val="0"/>
      <w:autoSpaceDN w:val="0"/>
      <w:adjustRightInd w:val="0"/>
      <w:spacing w:after="0" w:line="338" w:lineRule="exact"/>
      <w:ind w:firstLine="706"/>
    </w:pPr>
  </w:style>
  <w:style w:type="character" w:customStyle="1" w:styleId="af">
    <w:name w:val="Основной текст_"/>
    <w:basedOn w:val="DefaultParagraphFont"/>
    <w:link w:val="6"/>
    <w:uiPriority w:val="99"/>
    <w:locked/>
    <w:rsid w:val="00733149"/>
    <w:rPr>
      <w:rFonts w:cs="Times New Roman"/>
      <w:i/>
      <w:iCs/>
      <w:sz w:val="23"/>
      <w:szCs w:val="23"/>
      <w:shd w:val="clear" w:color="auto" w:fill="FFFFFF"/>
    </w:rPr>
  </w:style>
  <w:style w:type="character" w:customStyle="1" w:styleId="16">
    <w:name w:val="Основной текст1"/>
    <w:basedOn w:val="af"/>
    <w:uiPriority w:val="99"/>
    <w:rsid w:val="00733149"/>
    <w:rPr>
      <w:color w:val="000000"/>
      <w:spacing w:val="0"/>
      <w:w w:val="100"/>
      <w:position w:val="0"/>
      <w:lang w:val="ru-RU" w:eastAsia="ru-RU"/>
    </w:rPr>
  </w:style>
  <w:style w:type="paragraph" w:customStyle="1" w:styleId="6">
    <w:name w:val="Основной текст6"/>
    <w:basedOn w:val="Normal"/>
    <w:link w:val="af"/>
    <w:uiPriority w:val="99"/>
    <w:rsid w:val="00733149"/>
    <w:pPr>
      <w:widowControl w:val="0"/>
      <w:shd w:val="clear" w:color="auto" w:fill="FFFFFF"/>
      <w:spacing w:before="300" w:after="240" w:line="274" w:lineRule="exact"/>
      <w:ind w:hanging="560"/>
    </w:pPr>
    <w:rPr>
      <w:i/>
      <w:iCs/>
      <w:sz w:val="23"/>
      <w:szCs w:val="23"/>
    </w:rPr>
  </w:style>
  <w:style w:type="character" w:customStyle="1" w:styleId="af0">
    <w:name w:val="Основной текст + Не курсив"/>
    <w:basedOn w:val="DefaultParagraphFont"/>
    <w:uiPriority w:val="99"/>
    <w:rsid w:val="00733149"/>
    <w:rPr>
      <w:rFonts w:ascii="Times New Roman" w:hAnsi="Times New Roman" w:cs="Times New Roman"/>
      <w:i/>
      <w:iCs/>
      <w:color w:val="000000"/>
      <w:spacing w:val="0"/>
      <w:w w:val="100"/>
      <w:position w:val="0"/>
      <w:sz w:val="23"/>
      <w:szCs w:val="23"/>
      <w:u w:val="none"/>
      <w:lang w:val="ru-RU" w:eastAsia="ru-RU"/>
    </w:rPr>
  </w:style>
  <w:style w:type="character" w:customStyle="1" w:styleId="af1">
    <w:name w:val="Цветовое выделение для Нормальный"/>
    <w:basedOn w:val="DefaultParagraphFont"/>
    <w:uiPriority w:val="99"/>
    <w:rsid w:val="00D04063"/>
    <w:rPr>
      <w:rFonts w:cs="Times New Roman"/>
      <w:sz w:val="20"/>
      <w:szCs w:val="20"/>
    </w:rPr>
  </w:style>
  <w:style w:type="paragraph" w:styleId="NoSpacing">
    <w:name w:val="No Spacing"/>
    <w:uiPriority w:val="99"/>
    <w:qFormat/>
    <w:rsid w:val="005562F8"/>
    <w:rPr>
      <w:sz w:val="24"/>
      <w:szCs w:val="24"/>
    </w:rPr>
  </w:style>
  <w:style w:type="table" w:styleId="TableGrid">
    <w:name w:val="Table Grid"/>
    <w:basedOn w:val="TableNormal"/>
    <w:uiPriority w:val="99"/>
    <w:rsid w:val="00034807"/>
    <w:rPr>
      <w:rFonts w:ascii="Calibri" w:hAnsi="Calibri"/>
      <w:sz w:val="20"/>
      <w:szCs w:val="20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">
    <w:name w:val="Основной текст4"/>
    <w:basedOn w:val="af"/>
    <w:uiPriority w:val="99"/>
    <w:rsid w:val="002F2972"/>
    <w:rPr>
      <w:rFonts w:ascii="Times New Roman" w:hAnsi="Times New Roman"/>
      <w:color w:val="000000"/>
      <w:spacing w:val="0"/>
      <w:w w:val="100"/>
      <w:position w:val="0"/>
      <w:lang w:val="ru-RU" w:eastAsia="ru-RU"/>
    </w:rPr>
  </w:style>
  <w:style w:type="character" w:customStyle="1" w:styleId="50">
    <w:name w:val="Основной текст5"/>
    <w:basedOn w:val="af"/>
    <w:uiPriority w:val="99"/>
    <w:rsid w:val="002F2972"/>
    <w:rPr>
      <w:rFonts w:ascii="Times New Roman" w:hAnsi="Times New Roman"/>
      <w:color w:val="000000"/>
      <w:spacing w:val="0"/>
      <w:w w:val="100"/>
      <w:position w:val="0"/>
      <w:lang w:val="ru-RU" w:eastAsia="ru-RU"/>
    </w:rPr>
  </w:style>
  <w:style w:type="character" w:customStyle="1" w:styleId="af2">
    <w:name w:val="Основной текст + Полужирный"/>
    <w:basedOn w:val="af"/>
    <w:uiPriority w:val="99"/>
    <w:rsid w:val="002F2972"/>
    <w:rPr>
      <w:rFonts w:ascii="Times New Roman" w:hAnsi="Times New Roman"/>
      <w:b/>
      <w:bCs/>
      <w:color w:val="000000"/>
      <w:spacing w:val="0"/>
      <w:w w:val="100"/>
      <w:position w:val="0"/>
      <w:lang w:val="ru-RU" w:eastAsia="ru-RU"/>
    </w:rPr>
  </w:style>
  <w:style w:type="character" w:customStyle="1" w:styleId="af3">
    <w:name w:val="Цветовое выделение"/>
    <w:uiPriority w:val="99"/>
    <w:rsid w:val="003C19CE"/>
    <w:rPr>
      <w:b/>
      <w:color w:val="000080"/>
    </w:rPr>
  </w:style>
  <w:style w:type="character" w:customStyle="1" w:styleId="af4">
    <w:name w:val="Гипертекстовая ссылка"/>
    <w:uiPriority w:val="99"/>
    <w:rsid w:val="003C19CE"/>
    <w:rPr>
      <w:b/>
      <w:color w:val="008000"/>
    </w:rPr>
  </w:style>
  <w:style w:type="paragraph" w:customStyle="1" w:styleId="af5">
    <w:name w:val="Постоянная часть"/>
    <w:basedOn w:val="Normal"/>
    <w:next w:val="Normal"/>
    <w:uiPriority w:val="99"/>
    <w:rsid w:val="003C19CE"/>
    <w:pPr>
      <w:widowControl w:val="0"/>
      <w:autoSpaceDE w:val="0"/>
      <w:autoSpaceDN w:val="0"/>
      <w:adjustRightInd w:val="0"/>
      <w:spacing w:after="0"/>
    </w:pPr>
    <w:rPr>
      <w:rFonts w:ascii="Arial" w:hAnsi="Arial" w:cs="Arial"/>
      <w:sz w:val="22"/>
      <w:szCs w:val="22"/>
    </w:rPr>
  </w:style>
  <w:style w:type="paragraph" w:customStyle="1" w:styleId="Style1">
    <w:name w:val="Style1"/>
    <w:basedOn w:val="Normal"/>
    <w:uiPriority w:val="99"/>
    <w:rsid w:val="00576AA3"/>
    <w:pPr>
      <w:widowControl w:val="0"/>
      <w:autoSpaceDE w:val="0"/>
      <w:autoSpaceDN w:val="0"/>
      <w:adjustRightInd w:val="0"/>
      <w:spacing w:after="0"/>
      <w:jc w:val="left"/>
    </w:pPr>
  </w:style>
  <w:style w:type="character" w:customStyle="1" w:styleId="FontStyle12">
    <w:name w:val="Font Style12"/>
    <w:basedOn w:val="DefaultParagraphFont"/>
    <w:uiPriority w:val="99"/>
    <w:rsid w:val="00576AA3"/>
    <w:rPr>
      <w:rFonts w:ascii="Times New Roman" w:hAnsi="Times New Roman" w:cs="Times New Roman"/>
      <w:sz w:val="22"/>
      <w:szCs w:val="22"/>
    </w:rPr>
  </w:style>
  <w:style w:type="paragraph" w:customStyle="1" w:styleId="Style2">
    <w:name w:val="Style2"/>
    <w:basedOn w:val="Normal"/>
    <w:uiPriority w:val="99"/>
    <w:rsid w:val="00576AA3"/>
    <w:pPr>
      <w:widowControl w:val="0"/>
      <w:autoSpaceDE w:val="0"/>
      <w:autoSpaceDN w:val="0"/>
      <w:adjustRightInd w:val="0"/>
      <w:spacing w:after="0" w:line="286" w:lineRule="exact"/>
      <w:jc w:val="center"/>
    </w:pPr>
  </w:style>
  <w:style w:type="paragraph" w:customStyle="1" w:styleId="Style5">
    <w:name w:val="Style5"/>
    <w:basedOn w:val="Normal"/>
    <w:uiPriority w:val="99"/>
    <w:rsid w:val="00576AA3"/>
    <w:pPr>
      <w:widowControl w:val="0"/>
      <w:autoSpaceDE w:val="0"/>
      <w:autoSpaceDN w:val="0"/>
      <w:adjustRightInd w:val="0"/>
      <w:spacing w:after="0"/>
      <w:jc w:val="left"/>
    </w:pPr>
  </w:style>
  <w:style w:type="paragraph" w:customStyle="1" w:styleId="Default">
    <w:name w:val="Default"/>
    <w:uiPriority w:val="99"/>
    <w:rsid w:val="00576AA3"/>
    <w:pPr>
      <w:autoSpaceDE w:val="0"/>
      <w:autoSpaceDN w:val="0"/>
      <w:adjustRightInd w:val="0"/>
    </w:pPr>
    <w:rPr>
      <w:color w:val="000000"/>
      <w:sz w:val="24"/>
      <w:szCs w:val="24"/>
      <w:lang w:eastAsia="en-US"/>
    </w:rPr>
  </w:style>
  <w:style w:type="paragraph" w:customStyle="1" w:styleId="P1">
    <w:name w:val="P1"/>
    <w:basedOn w:val="Normal"/>
    <w:hidden/>
    <w:uiPriority w:val="99"/>
    <w:rsid w:val="009359D7"/>
    <w:pPr>
      <w:widowControl w:val="0"/>
      <w:adjustRightInd w:val="0"/>
      <w:spacing w:after="0"/>
      <w:jc w:val="left"/>
    </w:pPr>
    <w:rPr>
      <w:rFonts w:cs="Tahoma"/>
      <w:szCs w:val="20"/>
    </w:rPr>
  </w:style>
  <w:style w:type="paragraph" w:customStyle="1" w:styleId="P2">
    <w:name w:val="P2"/>
    <w:basedOn w:val="Normal"/>
    <w:hidden/>
    <w:uiPriority w:val="99"/>
    <w:rsid w:val="009359D7"/>
    <w:pPr>
      <w:widowControl w:val="0"/>
      <w:adjustRightInd w:val="0"/>
      <w:spacing w:after="0"/>
      <w:jc w:val="left"/>
    </w:pPr>
    <w:rPr>
      <w:rFonts w:cs="Tahoma"/>
      <w:b/>
      <w:szCs w:val="20"/>
    </w:rPr>
  </w:style>
  <w:style w:type="character" w:customStyle="1" w:styleId="T1">
    <w:name w:val="T1"/>
    <w:hidden/>
    <w:uiPriority w:val="99"/>
    <w:rsid w:val="009359D7"/>
    <w:rPr>
      <w:b/>
    </w:rPr>
  </w:style>
  <w:style w:type="character" w:customStyle="1" w:styleId="T2">
    <w:name w:val="T2"/>
    <w:hidden/>
    <w:uiPriority w:val="99"/>
    <w:rsid w:val="009359D7"/>
  </w:style>
  <w:style w:type="character" w:customStyle="1" w:styleId="25">
    <w:name w:val="Основной текст (2)_"/>
    <w:basedOn w:val="DefaultParagraphFont"/>
    <w:link w:val="26"/>
    <w:uiPriority w:val="99"/>
    <w:locked/>
    <w:rsid w:val="008D6B7E"/>
    <w:rPr>
      <w:rFonts w:cs="Times New Roman"/>
      <w:b/>
      <w:bCs/>
      <w:sz w:val="23"/>
      <w:szCs w:val="23"/>
      <w:shd w:val="clear" w:color="auto" w:fill="FFFFFF"/>
    </w:rPr>
  </w:style>
  <w:style w:type="character" w:customStyle="1" w:styleId="27">
    <w:name w:val="Основной текст (2) + Не полужирный"/>
    <w:basedOn w:val="25"/>
    <w:uiPriority w:val="99"/>
    <w:rsid w:val="008D6B7E"/>
    <w:rPr>
      <w:color w:val="000000"/>
      <w:spacing w:val="0"/>
      <w:w w:val="100"/>
      <w:position w:val="0"/>
      <w:lang w:val="ru-RU"/>
    </w:rPr>
  </w:style>
  <w:style w:type="character" w:customStyle="1" w:styleId="17">
    <w:name w:val="Заголовок №1_"/>
    <w:basedOn w:val="DefaultParagraphFont"/>
    <w:link w:val="18"/>
    <w:uiPriority w:val="99"/>
    <w:locked/>
    <w:rsid w:val="008D6B7E"/>
    <w:rPr>
      <w:rFonts w:cs="Times New Roman"/>
      <w:b/>
      <w:bCs/>
      <w:sz w:val="23"/>
      <w:szCs w:val="23"/>
      <w:shd w:val="clear" w:color="auto" w:fill="FFFFFF"/>
    </w:rPr>
  </w:style>
  <w:style w:type="character" w:customStyle="1" w:styleId="34">
    <w:name w:val="Основной текст (3) + Не полужирный"/>
    <w:aliases w:val="Не курсив"/>
    <w:basedOn w:val="DefaultParagraphFont"/>
    <w:uiPriority w:val="99"/>
    <w:rsid w:val="008D6B7E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23"/>
      <w:szCs w:val="23"/>
      <w:u w:val="none"/>
      <w:lang w:val="ru-RU"/>
    </w:rPr>
  </w:style>
  <w:style w:type="paragraph" w:customStyle="1" w:styleId="26">
    <w:name w:val="Основной текст (2)"/>
    <w:basedOn w:val="Normal"/>
    <w:link w:val="25"/>
    <w:uiPriority w:val="99"/>
    <w:rsid w:val="008D6B7E"/>
    <w:pPr>
      <w:widowControl w:val="0"/>
      <w:shd w:val="clear" w:color="auto" w:fill="FFFFFF"/>
      <w:spacing w:after="0" w:line="274" w:lineRule="exact"/>
    </w:pPr>
    <w:rPr>
      <w:b/>
      <w:bCs/>
      <w:sz w:val="23"/>
      <w:szCs w:val="23"/>
    </w:rPr>
  </w:style>
  <w:style w:type="paragraph" w:customStyle="1" w:styleId="18">
    <w:name w:val="Заголовок №1"/>
    <w:basedOn w:val="Normal"/>
    <w:link w:val="17"/>
    <w:uiPriority w:val="99"/>
    <w:rsid w:val="008D6B7E"/>
    <w:pPr>
      <w:widowControl w:val="0"/>
      <w:shd w:val="clear" w:color="auto" w:fill="FFFFFF"/>
      <w:spacing w:after="0" w:line="240" w:lineRule="atLeast"/>
      <w:jc w:val="center"/>
      <w:outlineLvl w:val="0"/>
    </w:pPr>
    <w:rPr>
      <w:b/>
      <w:bCs/>
      <w:sz w:val="23"/>
      <w:szCs w:val="23"/>
    </w:rPr>
  </w:style>
  <w:style w:type="paragraph" w:customStyle="1" w:styleId="FORMATTEXT">
    <w:name w:val=".FORMATTEXT"/>
    <w:uiPriority w:val="99"/>
    <w:rsid w:val="008D6B7E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styleId="List3">
    <w:name w:val="List 3"/>
    <w:basedOn w:val="Normal"/>
    <w:uiPriority w:val="99"/>
    <w:semiHidden/>
    <w:rsid w:val="00833CCD"/>
    <w:pPr>
      <w:ind w:left="849" w:hanging="283"/>
      <w:contextualSpacing/>
    </w:pPr>
  </w:style>
  <w:style w:type="character" w:customStyle="1" w:styleId="af6">
    <w:name w:val="ТекстОбычный Знак"/>
    <w:uiPriority w:val="99"/>
    <w:rsid w:val="00833CCD"/>
    <w:rPr>
      <w:sz w:val="24"/>
      <w:lang w:val="ru-RU" w:eastAsia="ru-RU"/>
    </w:rPr>
  </w:style>
  <w:style w:type="paragraph" w:customStyle="1" w:styleId="212">
    <w:name w:val="Знак Знак Знак2 Знак1"/>
    <w:basedOn w:val="Normal"/>
    <w:uiPriority w:val="99"/>
    <w:rsid w:val="00EC36CE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customStyle="1" w:styleId="110">
    <w:name w:val="Знак Знак11"/>
    <w:basedOn w:val="Normal"/>
    <w:uiPriority w:val="99"/>
    <w:rsid w:val="00EC36CE"/>
    <w:pPr>
      <w:spacing w:after="160" w:line="240" w:lineRule="exact"/>
      <w:jc w:val="left"/>
    </w:pPr>
    <w:rPr>
      <w:rFonts w:ascii="Verdana" w:hAnsi="Verdana"/>
      <w:color w:val="000000"/>
      <w:lang w:val="en-US" w:eastAsia="en-US"/>
    </w:rPr>
  </w:style>
  <w:style w:type="paragraph" w:customStyle="1" w:styleId="P3">
    <w:name w:val="P3"/>
    <w:basedOn w:val="Normal"/>
    <w:hidden/>
    <w:uiPriority w:val="99"/>
    <w:rsid w:val="00EC36CE"/>
    <w:pPr>
      <w:widowControl w:val="0"/>
      <w:adjustRightInd w:val="0"/>
      <w:spacing w:after="0"/>
      <w:jc w:val="left"/>
    </w:pPr>
    <w:rPr>
      <w:rFonts w:cs="Tahoma"/>
      <w:szCs w:val="20"/>
    </w:rPr>
  </w:style>
  <w:style w:type="paragraph" w:customStyle="1" w:styleId="ListNum">
    <w:name w:val="ListNum"/>
    <w:basedOn w:val="Normal"/>
    <w:uiPriority w:val="99"/>
    <w:rsid w:val="00EC36CE"/>
    <w:pPr>
      <w:numPr>
        <w:numId w:val="16"/>
      </w:numPr>
      <w:tabs>
        <w:tab w:val="left" w:pos="284"/>
      </w:tabs>
      <w:spacing w:before="60" w:after="0"/>
    </w:pPr>
    <w:rPr>
      <w:sz w:val="22"/>
    </w:rPr>
  </w:style>
  <w:style w:type="paragraph" w:customStyle="1" w:styleId="ListBul2">
    <w:name w:val="ListBul2"/>
    <w:basedOn w:val="Normal"/>
    <w:uiPriority w:val="99"/>
    <w:rsid w:val="00EC36CE"/>
    <w:pPr>
      <w:tabs>
        <w:tab w:val="num" w:pos="360"/>
        <w:tab w:val="left" w:pos="567"/>
        <w:tab w:val="num" w:pos="644"/>
      </w:tabs>
      <w:spacing w:after="0"/>
      <w:ind w:left="567" w:hanging="283"/>
    </w:pPr>
    <w:rPr>
      <w:sz w:val="22"/>
    </w:rPr>
  </w:style>
  <w:style w:type="paragraph" w:customStyle="1" w:styleId="s1">
    <w:name w:val="s_1"/>
    <w:basedOn w:val="Normal"/>
    <w:uiPriority w:val="99"/>
    <w:rsid w:val="00EC36CE"/>
    <w:pPr>
      <w:spacing w:before="100" w:beforeAutospacing="1" w:after="100" w:afterAutospacing="1"/>
      <w:jc w:val="left"/>
    </w:pPr>
  </w:style>
  <w:style w:type="paragraph" w:customStyle="1" w:styleId="af7">
    <w:name w:val="Текстовый"/>
    <w:uiPriority w:val="99"/>
    <w:rsid w:val="00DB08A6"/>
    <w:pPr>
      <w:widowControl w:val="0"/>
      <w:suppressAutoHyphens/>
      <w:jc w:val="both"/>
    </w:pPr>
    <w:rPr>
      <w:rFonts w:ascii="Arial" w:hAnsi="Arial" w:cs="Arial"/>
      <w:sz w:val="20"/>
      <w:szCs w:val="20"/>
      <w:lang w:eastAsia="zh-CN"/>
    </w:rPr>
  </w:style>
  <w:style w:type="numbering" w:customStyle="1" w:styleId="5">
    <w:name w:val="Стиль5"/>
    <w:rsid w:val="00123279"/>
    <w:pPr>
      <w:numPr>
        <w:numId w:val="14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7538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38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383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383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383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383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383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383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oleObject" Target="embeddings/oleObject2.bin"/><Relationship Id="rId18" Type="http://schemas.openxmlformats.org/officeDocument/2006/relationships/image" Target="media/image7.emf"/><Relationship Id="rId3" Type="http://schemas.openxmlformats.org/officeDocument/2006/relationships/settings" Target="settings.xml"/><Relationship Id="rId21" Type="http://schemas.openxmlformats.org/officeDocument/2006/relationships/oleObject" Target="embeddings/oleObject6.bin"/><Relationship Id="rId7" Type="http://schemas.openxmlformats.org/officeDocument/2006/relationships/header" Target="header1.xml"/><Relationship Id="rId12" Type="http://schemas.openxmlformats.org/officeDocument/2006/relationships/image" Target="media/image4.emf"/><Relationship Id="rId17" Type="http://schemas.openxmlformats.org/officeDocument/2006/relationships/oleObject" Target="embeddings/oleObject4.bin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5.bin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5.emf"/><Relationship Id="rId2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262</TotalTime>
  <Pages>35</Pages>
  <Words>7801</Words>
  <Characters>-32766</Characters>
  <Application>Microsoft Office Outlook</Application>
  <DocSecurity>0</DocSecurity>
  <Lines>0</Lines>
  <Paragraphs>0</Paragraphs>
  <ScaleCrop>false</ScaleCrop>
  <Company>ЦПТС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«УТВЕРЖДАЮ»</dc:title>
  <dc:subject/>
  <dc:creator>Ovchinnikova</dc:creator>
  <cp:keywords/>
  <dc:description/>
  <cp:lastModifiedBy>User</cp:lastModifiedBy>
  <cp:revision>15</cp:revision>
  <cp:lastPrinted>2019-04-15T08:29:00Z</cp:lastPrinted>
  <dcterms:created xsi:type="dcterms:W3CDTF">2019-04-15T02:18:00Z</dcterms:created>
  <dcterms:modified xsi:type="dcterms:W3CDTF">2019-04-18T02:34:00Z</dcterms:modified>
</cp:coreProperties>
</file>